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47AEA" w14:textId="45AB098D" w:rsidR="003204C6" w:rsidRPr="000D4102" w:rsidRDefault="003204C6" w:rsidP="003204C6">
      <w:pPr>
        <w:pStyle w:val="Header"/>
        <w:jc w:val="both"/>
        <w:rPr>
          <w:bCs/>
          <w:sz w:val="24"/>
        </w:rPr>
      </w:pPr>
      <w:r w:rsidRPr="007C2EB1">
        <w:rPr>
          <w:bCs/>
          <w:sz w:val="24"/>
        </w:rPr>
        <w:t>3GPP TSG RAN WG1 #9</w:t>
      </w:r>
      <w:r>
        <w:rPr>
          <w:bCs/>
          <w:sz w:val="24"/>
        </w:rPr>
        <w:t>8bis</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00B229B1" w:rsidRPr="00B229B1">
        <w:rPr>
          <w:bCs/>
          <w:sz w:val="24"/>
        </w:rPr>
        <w:t>R1-1910598</w:t>
      </w:r>
    </w:p>
    <w:p w14:paraId="0D4C2553" w14:textId="77777777" w:rsidR="003204C6" w:rsidRPr="00DE6959" w:rsidRDefault="003204C6" w:rsidP="003204C6">
      <w:pPr>
        <w:pStyle w:val="Header"/>
        <w:tabs>
          <w:tab w:val="right" w:pos="9639"/>
        </w:tabs>
        <w:rPr>
          <w:bCs/>
          <w:sz w:val="24"/>
        </w:rPr>
      </w:pPr>
      <w:r>
        <w:rPr>
          <w:bCs/>
          <w:sz w:val="24"/>
        </w:rPr>
        <w:t>Chongqing</w:t>
      </w:r>
      <w:r w:rsidRPr="007C2EB1">
        <w:rPr>
          <w:bCs/>
          <w:sz w:val="24"/>
        </w:rPr>
        <w:t xml:space="preserve">, </w:t>
      </w:r>
      <w:r>
        <w:rPr>
          <w:bCs/>
          <w:sz w:val="24"/>
        </w:rPr>
        <w:t>China</w:t>
      </w:r>
      <w:r w:rsidRPr="007C2EB1">
        <w:rPr>
          <w:bCs/>
          <w:sz w:val="24"/>
        </w:rPr>
        <w:t xml:space="preserve">, </w:t>
      </w:r>
      <w:r>
        <w:rPr>
          <w:bCs/>
          <w:sz w:val="24"/>
        </w:rPr>
        <w:t xml:space="preserve">October </w:t>
      </w:r>
      <w:r w:rsidRPr="00E808BF">
        <w:rPr>
          <w:bCs/>
          <w:sz w:val="24"/>
        </w:rPr>
        <w:t>14th – 20th, 2019</w:t>
      </w:r>
    </w:p>
    <w:p w14:paraId="68F99E68" w14:textId="61112BC4" w:rsidR="008D65CD" w:rsidRPr="008D65CD" w:rsidRDefault="008D65CD" w:rsidP="008D65CD">
      <w:pPr>
        <w:pStyle w:val="Header"/>
        <w:tabs>
          <w:tab w:val="right" w:pos="9639"/>
        </w:tabs>
        <w:rPr>
          <w:noProof w:val="0"/>
          <w:sz w:val="24"/>
        </w:rPr>
      </w:pPr>
    </w:p>
    <w:p w14:paraId="3587D698" w14:textId="77777777" w:rsidR="002E2FAF" w:rsidRPr="008D65CD"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302F6AD1"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w:t>
      </w:r>
      <w:r w:rsidR="00B62A6A">
        <w:rPr>
          <w:rFonts w:ascii="Arial" w:hAnsi="Arial"/>
          <w:sz w:val="24"/>
        </w:rPr>
        <w:tab/>
        <w:t>p</w:t>
      </w:r>
      <w:r w:rsidR="00B62A6A" w:rsidRPr="00B62A6A">
        <w:rPr>
          <w:rFonts w:ascii="Arial" w:hAnsi="Arial"/>
          <w:sz w:val="24"/>
        </w:rPr>
        <w:t>rocedure of cross-slot scheduling power saving techniques</w:t>
      </w:r>
    </w:p>
    <w:p w14:paraId="29ACCAC4" w14:textId="08F6967F" w:rsidR="002E2FAF" w:rsidRPr="003B6B65" w:rsidRDefault="002E2FAF" w:rsidP="00B02CB3">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C950FC">
        <w:rPr>
          <w:rFonts w:ascii="Arial" w:hAnsi="Arial"/>
          <w:sz w:val="24"/>
        </w:rPr>
        <w:t>7.2.9.2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5F819900" w14:textId="6D727004" w:rsidR="00DD639E" w:rsidRDefault="00DD639E" w:rsidP="00F625DF">
      <w:pPr>
        <w:rPr>
          <w:rFonts w:cs="Arial"/>
          <w:lang w:val="en-US"/>
        </w:rPr>
      </w:pPr>
    </w:p>
    <w:p w14:paraId="252C3C4B" w14:textId="5EDCFBEB" w:rsidR="00AC7D73" w:rsidRDefault="00AC7D73" w:rsidP="00F625DF">
      <w:pPr>
        <w:rPr>
          <w:rFonts w:cs="Arial"/>
          <w:lang w:val="en-US"/>
        </w:rPr>
      </w:pPr>
      <w:r>
        <w:rPr>
          <w:rFonts w:cs="Arial"/>
          <w:lang w:val="en-US"/>
        </w:rPr>
        <w:t>In the</w:t>
      </w:r>
      <w:r w:rsidR="004A4285">
        <w:rPr>
          <w:rFonts w:cs="Arial"/>
          <w:lang w:val="en-US"/>
        </w:rPr>
        <w:t xml:space="preserve"> </w:t>
      </w:r>
      <w:r w:rsidR="00FA5DFC">
        <w:rPr>
          <w:rFonts w:cs="Arial"/>
          <w:lang w:val="en-US"/>
        </w:rPr>
        <w:t>RAN1#97 and #98 meeting</w:t>
      </w:r>
      <w:r w:rsidR="004A4285">
        <w:rPr>
          <w:rFonts w:cs="Arial"/>
          <w:lang w:val="en-US"/>
        </w:rPr>
        <w:t xml:space="preserve">, </w:t>
      </w:r>
      <w:r>
        <w:rPr>
          <w:rFonts w:cs="Arial"/>
          <w:lang w:val="en-US"/>
        </w:rPr>
        <w:t>agreement</w:t>
      </w:r>
      <w:r w:rsidR="004A4285">
        <w:rPr>
          <w:rFonts w:cs="Arial"/>
          <w:lang w:val="en-US"/>
        </w:rPr>
        <w:t xml:space="preserve">s </w:t>
      </w:r>
      <w:r w:rsidR="00465686">
        <w:rPr>
          <w:rFonts w:cs="Arial"/>
          <w:lang w:val="en-US"/>
        </w:rPr>
        <w:t xml:space="preserve">[1] </w:t>
      </w:r>
      <w:r w:rsidR="00FA5DFC">
        <w:rPr>
          <w:rFonts w:cs="Arial"/>
          <w:lang w:val="en-US"/>
        </w:rPr>
        <w:t xml:space="preserve">[2] </w:t>
      </w:r>
      <w:r w:rsidR="004A4285">
        <w:rPr>
          <w:rFonts w:cs="Arial"/>
          <w:lang w:val="en-US"/>
        </w:rPr>
        <w:t>listed in the appendix</w:t>
      </w:r>
      <w:r>
        <w:rPr>
          <w:rFonts w:cs="Arial"/>
          <w:lang w:val="en-US"/>
        </w:rPr>
        <w:t xml:space="preserve"> was achieved for cross-slot</w:t>
      </w:r>
      <w:r w:rsidR="004A4285">
        <w:rPr>
          <w:rFonts w:cs="Arial"/>
          <w:lang w:val="en-US"/>
        </w:rPr>
        <w:t xml:space="preserve"> scheduling for NR power saving.</w:t>
      </w:r>
    </w:p>
    <w:p w14:paraId="547165E1" w14:textId="3D9C2D15" w:rsidR="00325D8C" w:rsidRPr="0019748C" w:rsidRDefault="006A2B4F" w:rsidP="0019748C">
      <w:pPr>
        <w:rPr>
          <w:rFonts w:cs="Arial"/>
        </w:rPr>
      </w:pPr>
      <w:r w:rsidRPr="00A06938">
        <w:rPr>
          <w:rFonts w:cs="Arial"/>
        </w:rPr>
        <w:t xml:space="preserve">This contribution provides our </w:t>
      </w:r>
      <w:r w:rsidR="004F3137">
        <w:rPr>
          <w:rFonts w:cs="Arial"/>
        </w:rPr>
        <w:t>views</w:t>
      </w:r>
      <w:r w:rsidR="004F3137">
        <w:rPr>
          <w:rFonts w:cs="Arial"/>
          <w:lang w:val="en-US"/>
        </w:rPr>
        <w:t xml:space="preserve"> on </w:t>
      </w:r>
      <w:r w:rsidR="004A4285">
        <w:rPr>
          <w:rFonts w:cs="Arial"/>
          <w:lang w:val="en-US"/>
        </w:rPr>
        <w:t xml:space="preserve">more detailed </w:t>
      </w:r>
      <w:r w:rsidR="004F3137">
        <w:rPr>
          <w:rFonts w:cs="Arial"/>
          <w:lang w:val="en-US"/>
        </w:rPr>
        <w:t>procedures</w:t>
      </w:r>
      <w:r w:rsidR="006C6E55">
        <w:rPr>
          <w:rFonts w:cs="Arial"/>
        </w:rPr>
        <w:t xml:space="preserve"> of cross-slot scheduling power saving techniques</w:t>
      </w:r>
      <w:r w:rsidR="00FA5DFC">
        <w:rPr>
          <w:rFonts w:cs="Arial"/>
        </w:rPr>
        <w:t xml:space="preserve">, which is updated from </w:t>
      </w:r>
      <w:r w:rsidR="00B229B1" w:rsidRPr="00B229B1">
        <w:rPr>
          <w:rFonts w:cs="Arial"/>
        </w:rPr>
        <w:t>R1-1908977</w:t>
      </w:r>
      <w:r w:rsidR="00B02A3B">
        <w:rPr>
          <w:rFonts w:cs="Arial"/>
        </w:rPr>
        <w:t>.</w:t>
      </w:r>
      <w:r w:rsidR="001A746F">
        <w:rPr>
          <w:rFonts w:cs="Arial"/>
        </w:rPr>
        <w:t xml:space="preserve"> </w:t>
      </w:r>
    </w:p>
    <w:p w14:paraId="26AA4B2F" w14:textId="77777777" w:rsidR="004A4285" w:rsidRDefault="004A4285" w:rsidP="00F625DF">
      <w:pPr>
        <w:rPr>
          <w:rFonts w:cs="Arial"/>
        </w:rPr>
      </w:pPr>
    </w:p>
    <w:p w14:paraId="6AD463DE" w14:textId="77F3A6A5" w:rsidR="002E2FAF" w:rsidRDefault="00CB24EA">
      <w:pPr>
        <w:pStyle w:val="Heading1"/>
        <w:rPr>
          <w:rFonts w:cs="Arial"/>
        </w:rPr>
      </w:pPr>
      <w:r>
        <w:rPr>
          <w:rFonts w:cs="Arial"/>
        </w:rPr>
        <w:t>Discussion</w:t>
      </w:r>
      <w:r w:rsidR="000C1FE2">
        <w:rPr>
          <w:rFonts w:cs="Arial"/>
        </w:rPr>
        <w:t xml:space="preserve"> on cross</w:t>
      </w:r>
      <w:r w:rsidR="000C1FE2">
        <w:rPr>
          <w:rFonts w:cs="Arial"/>
          <w:lang w:val="en-US"/>
        </w:rPr>
        <w:t>-slot scheduling</w:t>
      </w:r>
      <w:r w:rsidR="00F31471">
        <w:rPr>
          <w:rFonts w:cs="Arial"/>
          <w:lang w:val="en-US"/>
        </w:rPr>
        <w:t xml:space="preserve"> adaptation</w:t>
      </w:r>
      <w:r w:rsidR="000C1FE2">
        <w:rPr>
          <w:rFonts w:cs="Arial"/>
          <w:lang w:val="en-US"/>
        </w:rPr>
        <w:t xml:space="preserve"> </w:t>
      </w:r>
      <w:r w:rsidR="007F3AD9">
        <w:rPr>
          <w:rFonts w:cs="Arial"/>
          <w:lang w:val="en-US"/>
        </w:rPr>
        <w:t>procedures</w:t>
      </w:r>
    </w:p>
    <w:p w14:paraId="06669675" w14:textId="46B1A24B" w:rsidR="00AA597D" w:rsidRDefault="00AA597D" w:rsidP="003B6B65">
      <w:pPr>
        <w:rPr>
          <w:rFonts w:eastAsia="SimSun"/>
          <w:lang w:eastAsia="zh-CN"/>
        </w:rPr>
      </w:pPr>
    </w:p>
    <w:p w14:paraId="430466ED" w14:textId="193EB60E" w:rsidR="00D65C56" w:rsidRDefault="004675BE" w:rsidP="003B6B65">
      <w:pPr>
        <w:rPr>
          <w:rFonts w:eastAsia="SimSun"/>
          <w:lang w:eastAsia="zh-CN"/>
        </w:rPr>
      </w:pPr>
      <w:r>
        <w:rPr>
          <w:rFonts w:eastAsia="SimSun"/>
          <w:lang w:eastAsia="zh-CN"/>
        </w:rPr>
        <w:t xml:space="preserve">In principle, the </w:t>
      </w:r>
      <w:r w:rsidR="00AB41A3">
        <w:rPr>
          <w:rFonts w:eastAsia="SimSun"/>
          <w:lang w:eastAsia="zh-CN"/>
        </w:rPr>
        <w:t>Rel.15 UE specifically configured TDRA naturally support cross-slot scheduling</w:t>
      </w:r>
      <w:r w:rsidR="00D229E0">
        <w:rPr>
          <w:rFonts w:eastAsia="SimSun"/>
          <w:lang w:eastAsia="zh-CN"/>
        </w:rPr>
        <w:t xml:space="preserve">. However, for </w:t>
      </w:r>
      <w:r w:rsidR="00624FFF">
        <w:rPr>
          <w:rFonts w:eastAsia="SimSun"/>
          <w:lang w:eastAsia="zh-CN"/>
        </w:rPr>
        <w:t>faster</w:t>
      </w:r>
      <w:r w:rsidR="00D229E0">
        <w:rPr>
          <w:rFonts w:eastAsia="SimSun"/>
          <w:lang w:eastAsia="zh-CN"/>
        </w:rPr>
        <w:t xml:space="preserve"> </w:t>
      </w:r>
      <w:r w:rsidR="00C07559">
        <w:rPr>
          <w:rFonts w:eastAsia="SimSun"/>
          <w:lang w:eastAsia="zh-CN"/>
        </w:rPr>
        <w:t xml:space="preserve">and more flexible </w:t>
      </w:r>
      <w:r w:rsidR="00D229E0">
        <w:rPr>
          <w:rFonts w:eastAsia="SimSun"/>
          <w:lang w:eastAsia="zh-CN"/>
        </w:rPr>
        <w:t>traffic adaptation,</w:t>
      </w:r>
      <w:r w:rsidR="00C07559">
        <w:rPr>
          <w:rFonts w:eastAsia="SimSun"/>
          <w:lang w:eastAsia="zh-CN"/>
        </w:rPr>
        <w:t xml:space="preserve"> the</w:t>
      </w:r>
      <w:r w:rsidR="00C07559" w:rsidRPr="00C07559">
        <w:t xml:space="preserve"> </w:t>
      </w:r>
      <w:r w:rsidR="00C07559">
        <w:t>c</w:t>
      </w:r>
      <w:r w:rsidR="00C07559" w:rsidRPr="005439A8">
        <w:t>ross-slot scheduling adaptation within a BWP</w:t>
      </w:r>
      <w:r w:rsidR="00B02A3B">
        <w:rPr>
          <w:rFonts w:eastAsia="SimSun"/>
          <w:lang w:eastAsia="zh-CN"/>
        </w:rPr>
        <w:t xml:space="preserve"> is supported.</w:t>
      </w:r>
    </w:p>
    <w:p w14:paraId="3CA1D32E" w14:textId="01E10472" w:rsidR="008B126E" w:rsidRDefault="008B126E" w:rsidP="000E7739">
      <w:pPr>
        <w:rPr>
          <w:rFonts w:eastAsia="SimSun"/>
          <w:b/>
          <w:u w:val="single"/>
          <w:lang w:eastAsia="zh-CN"/>
        </w:rPr>
      </w:pPr>
    </w:p>
    <w:p w14:paraId="32C7FF8D" w14:textId="19D97162" w:rsidR="00C949CE" w:rsidRPr="00466A7E" w:rsidRDefault="00390339" w:rsidP="00466A7E">
      <w:pPr>
        <w:pStyle w:val="Heading2"/>
      </w:pPr>
      <w:r>
        <w:t xml:space="preserve"> </w:t>
      </w:r>
      <w:r w:rsidR="00D90138">
        <w:t>Error case avoidance for c</w:t>
      </w:r>
      <w:r w:rsidR="00466A7E" w:rsidRPr="00466A7E">
        <w:t>ross-slot scheduling adaptation within a BWP</w:t>
      </w:r>
    </w:p>
    <w:p w14:paraId="4283FF65" w14:textId="14F22E47" w:rsidR="00E07706" w:rsidRDefault="000C1E7C" w:rsidP="000C1E7C">
      <w:pPr>
        <w:rPr>
          <w:rFonts w:eastAsia="SimSun"/>
          <w:lang w:eastAsia="zh-CN"/>
        </w:rPr>
      </w:pPr>
      <w:r>
        <w:rPr>
          <w:rFonts w:eastAsia="SimSun"/>
          <w:lang w:eastAsia="zh-CN"/>
        </w:rPr>
        <w:t xml:space="preserve">The current agreement supports using DCI format 0_1/1_1 to support cross-slot scheduling adaptation by adding 1-bit field. In addition, the value of minimum K0 and K2 values are jointly encoded and indicated. </w:t>
      </w:r>
      <w:r w:rsidR="00E07706">
        <w:rPr>
          <w:rFonts w:eastAsia="SimSun"/>
          <w:lang w:eastAsia="zh-CN"/>
        </w:rPr>
        <w:t>Thus, for convenience, the discussion can be structured into the following case</w:t>
      </w:r>
      <w:r>
        <w:rPr>
          <w:rFonts w:eastAsia="SimSun"/>
          <w:lang w:eastAsia="zh-CN"/>
        </w:rPr>
        <w:t>s</w:t>
      </w:r>
      <w:r w:rsidR="00E07706">
        <w:rPr>
          <w:rFonts w:eastAsia="SimSun"/>
          <w:lang w:eastAsia="zh-CN"/>
        </w:rPr>
        <w:t>:</w:t>
      </w:r>
    </w:p>
    <w:p w14:paraId="4417D252" w14:textId="44F21115" w:rsidR="00E07706" w:rsidRPr="00703423" w:rsidRDefault="00E07706" w:rsidP="00703423">
      <w:pPr>
        <w:pStyle w:val="ListParagraph"/>
        <w:numPr>
          <w:ilvl w:val="0"/>
          <w:numId w:val="260"/>
        </w:numPr>
        <w:rPr>
          <w:rFonts w:eastAsia="SimSun"/>
          <w:lang w:eastAsia="zh-CN"/>
        </w:rPr>
      </w:pPr>
      <w:r w:rsidRPr="00703423">
        <w:rPr>
          <w:rFonts w:eastAsia="SimSun"/>
          <w:lang w:eastAsia="zh-CN"/>
        </w:rPr>
        <w:t>Case 1: Cross-slot scheduling adaptation by PoSS with scheduling DCI indication</w:t>
      </w:r>
    </w:p>
    <w:p w14:paraId="6F21520C" w14:textId="008BEC8D" w:rsidR="00E07706" w:rsidRPr="00703423" w:rsidRDefault="00E07706" w:rsidP="00703423">
      <w:pPr>
        <w:pStyle w:val="ListParagraph"/>
        <w:numPr>
          <w:ilvl w:val="1"/>
          <w:numId w:val="260"/>
        </w:numPr>
        <w:rPr>
          <w:rFonts w:eastAsia="SimSun"/>
          <w:lang w:eastAsia="zh-CN"/>
        </w:rPr>
      </w:pPr>
      <w:r w:rsidRPr="00703423">
        <w:rPr>
          <w:rFonts w:eastAsia="SimSun"/>
          <w:lang w:eastAsia="zh-CN"/>
        </w:rPr>
        <w:t>Case 1.1: Minimum K0</w:t>
      </w:r>
      <w:r w:rsidR="000C1E7C">
        <w:rPr>
          <w:rFonts w:eastAsia="SimSun"/>
          <w:lang w:eastAsia="zh-CN"/>
        </w:rPr>
        <w:t>/K2</w:t>
      </w:r>
      <w:r w:rsidRPr="00703423">
        <w:rPr>
          <w:rFonts w:eastAsia="SimSun"/>
          <w:lang w:eastAsia="zh-CN"/>
        </w:rPr>
        <w:t xml:space="preserve"> value indication via DCI</w:t>
      </w:r>
      <w:r w:rsidR="000C1E7C">
        <w:rPr>
          <w:rFonts w:eastAsia="SimSun"/>
          <w:lang w:eastAsia="zh-CN"/>
        </w:rPr>
        <w:t xml:space="preserve"> format 1_1</w:t>
      </w:r>
    </w:p>
    <w:p w14:paraId="47273219" w14:textId="6B9E5D08" w:rsidR="00E07706" w:rsidRPr="00703423" w:rsidRDefault="00E07706" w:rsidP="00703423">
      <w:pPr>
        <w:pStyle w:val="ListParagraph"/>
        <w:numPr>
          <w:ilvl w:val="1"/>
          <w:numId w:val="260"/>
        </w:numPr>
        <w:rPr>
          <w:rFonts w:eastAsia="SimSun"/>
          <w:lang w:eastAsia="zh-CN"/>
        </w:rPr>
      </w:pPr>
      <w:r w:rsidRPr="00703423">
        <w:rPr>
          <w:rFonts w:eastAsia="SimSun"/>
          <w:lang w:eastAsia="zh-CN"/>
        </w:rPr>
        <w:t xml:space="preserve">Case 1.2: Minimum </w:t>
      </w:r>
      <w:r w:rsidR="000C1E7C">
        <w:rPr>
          <w:rFonts w:eastAsia="SimSun"/>
          <w:lang w:eastAsia="zh-CN"/>
        </w:rPr>
        <w:t>K0/</w:t>
      </w:r>
      <w:r w:rsidRPr="00703423">
        <w:rPr>
          <w:rFonts w:eastAsia="SimSun"/>
          <w:lang w:eastAsia="zh-CN"/>
        </w:rPr>
        <w:t>K2 value indication via DCI</w:t>
      </w:r>
      <w:r w:rsidR="000C1E7C">
        <w:rPr>
          <w:rFonts w:eastAsia="SimSun"/>
          <w:lang w:eastAsia="zh-CN"/>
        </w:rPr>
        <w:t xml:space="preserve"> format 0_1</w:t>
      </w:r>
    </w:p>
    <w:p w14:paraId="19BBFF16" w14:textId="265933DB" w:rsidR="00E07706" w:rsidRPr="00703423" w:rsidRDefault="00E07706" w:rsidP="00703423">
      <w:pPr>
        <w:pStyle w:val="ListParagraph"/>
        <w:numPr>
          <w:ilvl w:val="0"/>
          <w:numId w:val="260"/>
        </w:numPr>
        <w:rPr>
          <w:rFonts w:eastAsia="SimSun"/>
          <w:lang w:eastAsia="zh-CN"/>
        </w:rPr>
      </w:pPr>
      <w:r w:rsidRPr="00703423">
        <w:rPr>
          <w:rFonts w:eastAsia="SimSun"/>
          <w:lang w:eastAsia="zh-CN"/>
        </w:rPr>
        <w:t>Case 2: Cross-slot scheduling adaptation by PoSS without scheduling DCI</w:t>
      </w:r>
    </w:p>
    <w:p w14:paraId="7EB33FBA" w14:textId="441CC881" w:rsidR="001F2C0B" w:rsidRDefault="001F2C0B" w:rsidP="000E7739">
      <w:pPr>
        <w:rPr>
          <w:rFonts w:eastAsia="SimSun"/>
          <w:lang w:eastAsia="zh-CN"/>
        </w:rPr>
      </w:pPr>
    </w:p>
    <w:p w14:paraId="1F44E59E" w14:textId="3965EBC5" w:rsidR="00143F5C" w:rsidRPr="00703423" w:rsidRDefault="00143F5C" w:rsidP="000E7739">
      <w:pPr>
        <w:rPr>
          <w:rFonts w:eastAsia="SimSun"/>
          <w:u w:val="single"/>
          <w:lang w:eastAsia="zh-CN"/>
        </w:rPr>
      </w:pPr>
      <w:r w:rsidRPr="00703423">
        <w:rPr>
          <w:rFonts w:eastAsia="SimSun"/>
          <w:u w:val="single"/>
          <w:lang w:eastAsia="zh-CN"/>
        </w:rPr>
        <w:t xml:space="preserve">Case 1.1: </w:t>
      </w:r>
      <w:r w:rsidR="000C1E7C" w:rsidRPr="000C1E7C">
        <w:rPr>
          <w:rFonts w:eastAsia="SimSun"/>
          <w:u w:val="single"/>
          <w:lang w:eastAsia="zh-CN"/>
        </w:rPr>
        <w:t>Minimum K0/K2 value indication via DCI format 1_1</w:t>
      </w:r>
    </w:p>
    <w:p w14:paraId="2CEFA859" w14:textId="6944A042" w:rsidR="00A755F6" w:rsidRDefault="001F2C0B" w:rsidP="001F2C0B">
      <w:pPr>
        <w:rPr>
          <w:rFonts w:eastAsia="SimSun"/>
          <w:lang w:eastAsia="zh-CN"/>
        </w:rPr>
      </w:pPr>
      <w:r w:rsidRPr="001F2C0B">
        <w:rPr>
          <w:rFonts w:eastAsia="SimSun"/>
          <w:lang w:eastAsia="zh-CN"/>
        </w:rPr>
        <w:t>For the Case 1.1, the L1-based indication is protected by the HARQ-ACK, since the PoSS is based on enhancement of PDSCH scheduling DCI.</w:t>
      </w:r>
      <w:r>
        <w:rPr>
          <w:rFonts w:eastAsia="SimSun"/>
          <w:lang w:eastAsia="zh-CN"/>
        </w:rPr>
        <w:t xml:space="preserve"> Thus if the UE miss</w:t>
      </w:r>
      <w:r>
        <w:rPr>
          <w:rFonts w:eastAsia="SimSun"/>
          <w:lang w:val="en-US" w:eastAsia="zh-CN"/>
        </w:rPr>
        <w:t>-detects</w:t>
      </w:r>
      <w:r>
        <w:rPr>
          <w:rFonts w:eastAsia="SimSun"/>
          <w:lang w:eastAsia="zh-CN"/>
        </w:rPr>
        <w:t xml:space="preserve"> the DCI, it will send neither HARQ-ACK nor HARQ-NACK. In this case, without confirmation from UE, gNB shall not assume the updated minimum K0 value start to be valid. If PoSS DCI is correctly decoded, UE will send either HARQ-ACK or NACK depending on whether PDSCH </w:t>
      </w:r>
      <w:r w:rsidR="00067595">
        <w:rPr>
          <w:rFonts w:eastAsia="SimSun"/>
          <w:lang w:eastAsia="zh-CN"/>
        </w:rPr>
        <w:t>decoding</w:t>
      </w:r>
      <w:r>
        <w:rPr>
          <w:rFonts w:eastAsia="SimSun"/>
          <w:lang w:eastAsia="zh-CN"/>
        </w:rPr>
        <w:t xml:space="preserve">. </w:t>
      </w:r>
      <w:r w:rsidR="009B02C8">
        <w:rPr>
          <w:rFonts w:eastAsia="SimSun"/>
          <w:lang w:eastAsia="zh-CN"/>
        </w:rPr>
        <w:t>From gNB side, either HARQ-ACK or NACK means a successful delivery of the updated minimum K0</w:t>
      </w:r>
      <w:r w:rsidR="00227139">
        <w:rPr>
          <w:rFonts w:eastAsia="SimSun"/>
          <w:lang w:eastAsia="zh-CN"/>
        </w:rPr>
        <w:t>/K2</w:t>
      </w:r>
      <w:r w:rsidR="009B02C8">
        <w:rPr>
          <w:rFonts w:eastAsia="SimSun"/>
          <w:lang w:eastAsia="zh-CN"/>
        </w:rPr>
        <w:t xml:space="preserve"> value.</w:t>
      </w:r>
      <w:r w:rsidR="00A755F6">
        <w:rPr>
          <w:rFonts w:eastAsia="SimSun"/>
          <w:lang w:eastAsia="zh-CN"/>
        </w:rPr>
        <w:t xml:space="preserve"> Therefore, it is a better option for both sides start to utilize the updated value after transmission/reception of HARQ-</w:t>
      </w:r>
      <w:r w:rsidR="00A755F6">
        <w:rPr>
          <w:rFonts w:eastAsia="SimSun"/>
          <w:lang w:eastAsia="zh-CN"/>
        </w:rPr>
        <w:lastRenderedPageBreak/>
        <w:t xml:space="preserve">ACK/NACK. Because if new value starts to be applied too early, e.g in the scheduling before the HARQ-ACK/NACK, UE may assume the old value if miss-detecting DCI and gNB may assume new value. </w:t>
      </w:r>
    </w:p>
    <w:p w14:paraId="63C2CD3E" w14:textId="3BF943BE" w:rsidR="00A755F6" w:rsidRDefault="00A755F6" w:rsidP="001F2C0B">
      <w:pPr>
        <w:rPr>
          <w:rFonts w:eastAsia="SimSun"/>
          <w:lang w:eastAsia="zh-CN"/>
        </w:rPr>
      </w:pPr>
      <w:r>
        <w:rPr>
          <w:rFonts w:eastAsia="SimSun"/>
          <w:lang w:eastAsia="zh-CN"/>
        </w:rPr>
        <w:t xml:space="preserve">The related proposal in the </w:t>
      </w:r>
      <w:r w:rsidR="008F74DB">
        <w:rPr>
          <w:rFonts w:eastAsia="SimSun"/>
          <w:lang w:eastAsia="zh-CN"/>
        </w:rPr>
        <w:t xml:space="preserve">RAN#97 </w:t>
      </w:r>
      <w:r>
        <w:rPr>
          <w:rFonts w:eastAsia="SimSun"/>
          <w:lang w:eastAsia="zh-CN"/>
        </w:rPr>
        <w:t>meeting agreement is:</w:t>
      </w:r>
    </w:p>
    <w:tbl>
      <w:tblPr>
        <w:tblStyle w:val="TableGrid"/>
        <w:tblW w:w="0" w:type="auto"/>
        <w:tblLook w:val="04A0" w:firstRow="1" w:lastRow="0" w:firstColumn="1" w:lastColumn="0" w:noHBand="0" w:noVBand="1"/>
      </w:tblPr>
      <w:tblGrid>
        <w:gridCol w:w="9631"/>
      </w:tblGrid>
      <w:tr w:rsidR="00A755F6" w14:paraId="57311CA2" w14:textId="77777777" w:rsidTr="00A755F6">
        <w:tc>
          <w:tcPr>
            <w:tcW w:w="9631" w:type="dxa"/>
          </w:tcPr>
          <w:p w14:paraId="636BA1DC" w14:textId="77777777" w:rsidR="00A755F6" w:rsidRPr="005D4DF8" w:rsidRDefault="00A755F6" w:rsidP="00A755F6">
            <w:pPr>
              <w:rPr>
                <w:b/>
                <w:u w:val="single"/>
              </w:rPr>
            </w:pPr>
            <w:r w:rsidRPr="005D4DF8">
              <w:rPr>
                <w:b/>
                <w:u w:val="single"/>
              </w:rPr>
              <w:t>Conclusion:</w:t>
            </w:r>
          </w:p>
          <w:p w14:paraId="332D6E88" w14:textId="77777777" w:rsidR="00A755F6" w:rsidRPr="00E67834" w:rsidRDefault="00A755F6" w:rsidP="00A755F6">
            <w:pPr>
              <w:spacing w:before="40" w:after="40"/>
            </w:pPr>
            <w:r w:rsidRPr="00E67834">
              <w:t xml:space="preserve">Companies are encouraged to check the following proposal for the application delay: </w:t>
            </w:r>
          </w:p>
          <w:p w14:paraId="70F629AD" w14:textId="77777777" w:rsidR="00A755F6" w:rsidRPr="00E67834" w:rsidRDefault="00A755F6" w:rsidP="00A755F6">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signalling(s)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2EA9BC9F"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X = max(Y, Z)</w:t>
            </w:r>
          </w:p>
          <w:p w14:paraId="40B5F375"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Y is the minimum applicable K0 value prior to the indicated change</w:t>
            </w:r>
          </w:p>
          <w:p w14:paraId="1F49A539"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Z = [1]</w:t>
            </w:r>
          </w:p>
          <w:p w14:paraId="67544DC0" w14:textId="77777777" w:rsidR="00A755F6" w:rsidRPr="00E67834" w:rsidRDefault="00A755F6" w:rsidP="00A755F6">
            <w:pPr>
              <w:pStyle w:val="ListParagraph"/>
              <w:numPr>
                <w:ilvl w:val="1"/>
                <w:numId w:val="262"/>
              </w:numPr>
              <w:spacing w:after="0"/>
              <w:contextualSpacing w:val="0"/>
              <w:rPr>
                <w:color w:val="000000"/>
              </w:rPr>
            </w:pPr>
            <w:r w:rsidRPr="00E67834">
              <w:rPr>
                <w:color w:val="000000"/>
              </w:rPr>
              <w:t xml:space="preserve">Z is the smallest feasible non-zero application delay that may depend on DL SCS </w:t>
            </w:r>
          </w:p>
          <w:p w14:paraId="2837BAFC" w14:textId="77777777" w:rsidR="00A755F6" w:rsidRPr="00E67834" w:rsidRDefault="00A755F6" w:rsidP="00A755F6">
            <w:pPr>
              <w:pStyle w:val="ListParagraph"/>
              <w:numPr>
                <w:ilvl w:val="1"/>
                <w:numId w:val="262"/>
              </w:numPr>
              <w:spacing w:after="0"/>
              <w:contextualSpacing w:val="0"/>
              <w:rPr>
                <w:color w:val="000000"/>
              </w:rPr>
            </w:pPr>
            <w:r w:rsidRPr="00E67834">
              <w:rPr>
                <w:color w:val="000000"/>
              </w:rPr>
              <w:t>FFS: Z &gt; 1 for 60kHz/120kHz SCS or multi-TRP</w:t>
            </w:r>
          </w:p>
          <w:p w14:paraId="7D0D0F2A"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FFS: Cross-carrier scheduling with different numerologies</w:t>
            </w:r>
          </w:p>
          <w:p w14:paraId="306CC0E7" w14:textId="06185F88" w:rsidR="00A755F6" w:rsidRPr="00703423" w:rsidRDefault="00A755F6" w:rsidP="00703423">
            <w:pPr>
              <w:pStyle w:val="ListParagraph"/>
              <w:numPr>
                <w:ilvl w:val="0"/>
                <w:numId w:val="262"/>
              </w:numPr>
              <w:spacing w:after="0"/>
              <w:contextualSpacing w:val="0"/>
              <w:rPr>
                <w:color w:val="000000"/>
              </w:rPr>
            </w:pPr>
            <w:r w:rsidRPr="00E67834">
              <w:rPr>
                <w:color w:val="000000"/>
              </w:rPr>
              <w:t>FFS: interruption time, if any</w:t>
            </w:r>
          </w:p>
        </w:tc>
      </w:tr>
    </w:tbl>
    <w:p w14:paraId="58A8F367" w14:textId="64A8B028" w:rsidR="00A755F6" w:rsidRDefault="00A755F6" w:rsidP="001F2C0B">
      <w:pPr>
        <w:rPr>
          <w:rFonts w:eastAsia="SimSun"/>
          <w:lang w:eastAsia="zh-CN"/>
        </w:rPr>
      </w:pPr>
      <w:r>
        <w:rPr>
          <w:rFonts w:eastAsia="SimSun"/>
          <w:lang w:eastAsia="zh-CN"/>
        </w:rPr>
        <w:t xml:space="preserve">This proposal basically means the UE can start to make new value valid after the old minimum K0 value. If DCI fails, this proposal can not avoid misalignment between gNB and UE. </w:t>
      </w:r>
      <w:r w:rsidR="00313886">
        <w:rPr>
          <w:rFonts w:eastAsia="SimSun"/>
          <w:lang w:eastAsia="zh-CN"/>
        </w:rPr>
        <w:t>Besides addressing ambiguity for smooth UE internal pipeline processing</w:t>
      </w:r>
      <w:r w:rsidR="003315F0">
        <w:rPr>
          <w:rFonts w:eastAsia="SimSun"/>
          <w:lang w:eastAsia="zh-CN"/>
        </w:rPr>
        <w:t>, as</w:t>
      </w:r>
      <w:r>
        <w:rPr>
          <w:rFonts w:eastAsia="SimSun"/>
          <w:lang w:eastAsia="zh-CN"/>
        </w:rPr>
        <w:t xml:space="preserve"> discussed above, the validation period should </w:t>
      </w:r>
      <w:r w:rsidR="003315F0">
        <w:rPr>
          <w:rFonts w:eastAsia="SimSun"/>
          <w:lang w:eastAsia="zh-CN"/>
        </w:rPr>
        <w:t xml:space="preserve">be set </w:t>
      </w:r>
      <w:r>
        <w:rPr>
          <w:rFonts w:eastAsia="SimSun"/>
          <w:lang w:eastAsia="zh-CN"/>
        </w:rPr>
        <w:t xml:space="preserve">to lower the chance </w:t>
      </w:r>
      <w:r w:rsidR="003315F0">
        <w:rPr>
          <w:rFonts w:eastAsia="SimSun"/>
          <w:lang w:eastAsia="zh-CN"/>
        </w:rPr>
        <w:t>of error case. Hence, we propose that:</w:t>
      </w:r>
    </w:p>
    <w:p w14:paraId="0CB4FBA0" w14:textId="367ACA18" w:rsidR="003315F0" w:rsidRDefault="003315F0" w:rsidP="001F2C0B">
      <w:pPr>
        <w:rPr>
          <w:b/>
          <w:color w:val="000000"/>
          <w:lang w:val="en-US"/>
        </w:rPr>
      </w:pPr>
      <w:r w:rsidRPr="00703423">
        <w:rPr>
          <w:rFonts w:eastAsia="SimSun"/>
          <w:b/>
          <w:lang w:eastAsia="zh-CN"/>
        </w:rPr>
        <w:t xml:space="preserve">Proposal 1: </w:t>
      </w:r>
      <w:r w:rsidRPr="00703423">
        <w:rPr>
          <w:b/>
          <w:color w:val="000000"/>
          <w:lang w:val="en-US"/>
        </w:rPr>
        <w:t xml:space="preserve">For an active DL BWP, </w:t>
      </w:r>
      <w:r w:rsidRPr="00703423">
        <w:rPr>
          <w:b/>
        </w:rPr>
        <w:t xml:space="preserve">when UE is indicated by </w:t>
      </w:r>
      <w:r w:rsidR="00A2229D" w:rsidRPr="00703423">
        <w:rPr>
          <w:b/>
        </w:rPr>
        <w:t xml:space="preserve">PoSS with </w:t>
      </w:r>
      <w:r w:rsidR="00227139">
        <w:rPr>
          <w:b/>
        </w:rPr>
        <w:t>DCI format 1_1</w:t>
      </w:r>
      <w:r w:rsidRPr="00703423">
        <w:rPr>
          <w:b/>
          <w:color w:val="000000"/>
          <w:lang w:val="en-US"/>
        </w:rPr>
        <w:t xml:space="preserve"> to change the minimum applicable value(s) of K0</w:t>
      </w:r>
      <w:r w:rsidR="00227139">
        <w:rPr>
          <w:b/>
          <w:color w:val="000000"/>
          <w:lang w:val="en-US"/>
        </w:rPr>
        <w:t>/K2</w:t>
      </w:r>
      <w:r w:rsidR="00A2229D" w:rsidRPr="00703423">
        <w:rPr>
          <w:b/>
          <w:color w:val="000000"/>
          <w:lang w:val="en-US"/>
        </w:rPr>
        <w:t>, UE applies the new value</w:t>
      </w:r>
      <w:r w:rsidR="00227139">
        <w:rPr>
          <w:b/>
          <w:color w:val="000000"/>
          <w:lang w:val="en-US"/>
        </w:rPr>
        <w:t>s</w:t>
      </w:r>
      <w:r w:rsidR="00A2229D" w:rsidRPr="00703423">
        <w:rPr>
          <w:b/>
          <w:color w:val="000000"/>
          <w:lang w:val="en-US"/>
        </w:rPr>
        <w:t xml:space="preserve"> after send</w:t>
      </w:r>
      <w:r w:rsidR="00DE05D0">
        <w:rPr>
          <w:b/>
          <w:color w:val="000000"/>
          <w:lang w:val="en-US"/>
        </w:rPr>
        <w:t>ing</w:t>
      </w:r>
      <w:r w:rsidR="00A2229D" w:rsidRPr="00703423">
        <w:rPr>
          <w:b/>
          <w:color w:val="000000"/>
          <w:lang w:val="en-US"/>
        </w:rPr>
        <w:t xml:space="preserve"> the corresponding HARQ-ACK/NACK.</w:t>
      </w:r>
    </w:p>
    <w:p w14:paraId="638EAD5A" w14:textId="15DAF44E" w:rsidR="0007038F" w:rsidRDefault="0007038F" w:rsidP="001F2C0B">
      <w:pPr>
        <w:rPr>
          <w:rFonts w:eastAsia="SimSun"/>
          <w:b/>
          <w:lang w:eastAsia="zh-CN"/>
        </w:rPr>
      </w:pPr>
    </w:p>
    <w:p w14:paraId="399D4C8B" w14:textId="48EF3BCD" w:rsidR="00B63171" w:rsidRPr="00703423" w:rsidRDefault="00B63171" w:rsidP="001F2C0B">
      <w:pPr>
        <w:rPr>
          <w:rFonts w:eastAsia="SimSun"/>
          <w:u w:val="single"/>
          <w:lang w:eastAsia="zh-CN"/>
        </w:rPr>
      </w:pPr>
      <w:r w:rsidRPr="00703423">
        <w:rPr>
          <w:rFonts w:eastAsia="SimSun"/>
          <w:u w:val="single"/>
          <w:lang w:eastAsia="zh-CN"/>
        </w:rPr>
        <w:t xml:space="preserve">Case 1.2: </w:t>
      </w:r>
      <w:r w:rsidR="00C1399D" w:rsidRPr="00C1399D">
        <w:rPr>
          <w:rFonts w:eastAsia="SimSun"/>
          <w:u w:val="single"/>
          <w:lang w:eastAsia="zh-CN"/>
        </w:rPr>
        <w:t>Minimum K0/K2 value indication via DCI format 0_1</w:t>
      </w:r>
    </w:p>
    <w:p w14:paraId="04535C9F" w14:textId="0DC9AFD5" w:rsidR="00AB3E04" w:rsidRDefault="000041F1" w:rsidP="001F2C0B">
      <w:pPr>
        <w:rPr>
          <w:rFonts w:eastAsia="SimSun"/>
          <w:lang w:eastAsia="zh-CN"/>
        </w:rPr>
      </w:pPr>
      <w:r w:rsidRPr="00703423">
        <w:rPr>
          <w:rFonts w:eastAsia="SimSun"/>
          <w:lang w:eastAsia="zh-CN"/>
        </w:rPr>
        <w:t>In case</w:t>
      </w:r>
      <w:r>
        <w:rPr>
          <w:rFonts w:eastAsia="SimSun"/>
          <w:lang w:eastAsia="zh-CN"/>
        </w:rPr>
        <w:t xml:space="preserve"> 1.2, assuming PoSS based on enhanced UL-grant DCI carries the minimum </w:t>
      </w:r>
      <w:r w:rsidR="00C1399D">
        <w:rPr>
          <w:rFonts w:eastAsia="SimSun"/>
          <w:lang w:eastAsia="zh-CN"/>
        </w:rPr>
        <w:t>K0/</w:t>
      </w:r>
      <w:r>
        <w:rPr>
          <w:rFonts w:eastAsia="SimSun"/>
          <w:lang w:eastAsia="zh-CN"/>
        </w:rPr>
        <w:t>K2 value indication, the reliability is also protected by interaction between UE and gNB.</w:t>
      </w:r>
      <w:r w:rsidR="00AB3E04">
        <w:rPr>
          <w:rFonts w:eastAsia="SimSun"/>
          <w:lang w:eastAsia="zh-CN"/>
        </w:rPr>
        <w:t xml:space="preserve"> If UE miss-detects the DCI, it will not transmit PUSCH as scheduled. Then gNB will not correctly decode the PUSCH and may not assume the updated minimum </w:t>
      </w:r>
      <w:r w:rsidR="00C1399D">
        <w:rPr>
          <w:rFonts w:eastAsia="SimSun"/>
          <w:lang w:eastAsia="zh-CN"/>
        </w:rPr>
        <w:t>K0/</w:t>
      </w:r>
      <w:r w:rsidR="00AB3E04">
        <w:rPr>
          <w:rFonts w:eastAsia="SimSun"/>
          <w:lang w:eastAsia="zh-CN"/>
        </w:rPr>
        <w:t xml:space="preserve">K2 value is received by UE. Thus UE may update the minimum </w:t>
      </w:r>
      <w:r w:rsidR="00C1399D">
        <w:rPr>
          <w:rFonts w:eastAsia="SimSun"/>
          <w:lang w:eastAsia="zh-CN"/>
        </w:rPr>
        <w:t>K0/</w:t>
      </w:r>
      <w:r w:rsidR="00AB3E04">
        <w:rPr>
          <w:rFonts w:eastAsia="SimSun"/>
          <w:lang w:eastAsia="zh-CN"/>
        </w:rPr>
        <w:t>K2 value after it transmits PUSCH to lower the misalignment probability</w:t>
      </w:r>
      <w:r w:rsidR="00DE05D0">
        <w:rPr>
          <w:rFonts w:eastAsia="SimSun"/>
          <w:lang w:eastAsia="zh-CN"/>
        </w:rPr>
        <w:t xml:space="preserve"> lower.</w:t>
      </w:r>
    </w:p>
    <w:p w14:paraId="4F6D16A0" w14:textId="6AB34FAD" w:rsidR="00DE05D0" w:rsidRPr="00703423" w:rsidRDefault="00DE05D0" w:rsidP="001F2C0B">
      <w:pPr>
        <w:rPr>
          <w:rFonts w:eastAsia="SimSun"/>
          <w:b/>
          <w:lang w:eastAsia="zh-CN"/>
        </w:rPr>
      </w:pPr>
      <w:r w:rsidRPr="00703423">
        <w:rPr>
          <w:rFonts w:eastAsia="SimSun"/>
          <w:b/>
          <w:lang w:eastAsia="zh-CN"/>
        </w:rPr>
        <w:t xml:space="preserve">Proposal </w:t>
      </w:r>
      <w:r w:rsidR="00B02A3B">
        <w:rPr>
          <w:rFonts w:eastAsia="SimSun"/>
          <w:b/>
          <w:lang w:eastAsia="zh-CN"/>
        </w:rPr>
        <w:t>2</w:t>
      </w:r>
      <w:r w:rsidRPr="00703423">
        <w:rPr>
          <w:rFonts w:eastAsia="SimSun"/>
          <w:b/>
          <w:lang w:eastAsia="zh-CN"/>
        </w:rPr>
        <w:t xml:space="preserve">: For an active UL BWP, when UE is indicated by PoSS with </w:t>
      </w:r>
      <w:r w:rsidR="00C1399D">
        <w:rPr>
          <w:rFonts w:eastAsia="SimSun"/>
          <w:b/>
          <w:lang w:eastAsia="zh-CN"/>
        </w:rPr>
        <w:t>DCI format 0_1</w:t>
      </w:r>
      <w:r w:rsidRPr="00703423">
        <w:rPr>
          <w:rFonts w:eastAsia="SimSun"/>
          <w:b/>
          <w:lang w:eastAsia="zh-CN"/>
        </w:rPr>
        <w:t xml:space="preserve"> to change the minimum applicable value(s) of </w:t>
      </w:r>
      <w:r w:rsidR="00C1399D">
        <w:rPr>
          <w:rFonts w:eastAsia="SimSun"/>
          <w:b/>
          <w:lang w:eastAsia="zh-CN"/>
        </w:rPr>
        <w:t>K0/</w:t>
      </w:r>
      <w:r w:rsidRPr="00703423">
        <w:rPr>
          <w:rFonts w:eastAsia="SimSun"/>
          <w:b/>
          <w:lang w:eastAsia="zh-CN"/>
        </w:rPr>
        <w:t>K2, UE applies the new value after sending the scheduled PUSCH.</w:t>
      </w:r>
    </w:p>
    <w:p w14:paraId="21433833" w14:textId="0C250AC7" w:rsidR="006A7F92" w:rsidRDefault="006A7F92" w:rsidP="001F2C0B">
      <w:pPr>
        <w:rPr>
          <w:rFonts w:eastAsia="SimSun"/>
          <w:lang w:eastAsia="zh-CN"/>
        </w:rPr>
      </w:pPr>
    </w:p>
    <w:p w14:paraId="75BE3274" w14:textId="0A5A090E" w:rsidR="008A2CD1" w:rsidRPr="00703423" w:rsidRDefault="008A2CD1" w:rsidP="001F2C0B">
      <w:pPr>
        <w:rPr>
          <w:rFonts w:eastAsia="SimSun"/>
          <w:u w:val="single"/>
          <w:lang w:eastAsia="zh-CN"/>
        </w:rPr>
      </w:pPr>
      <w:r w:rsidRPr="00703423">
        <w:rPr>
          <w:rFonts w:eastAsia="SimSun"/>
          <w:u w:val="single"/>
          <w:lang w:eastAsia="zh-CN"/>
        </w:rPr>
        <w:t>Case 2: Cross-slot scheduling adaptation by PoSS without scheduling DCI</w:t>
      </w:r>
    </w:p>
    <w:p w14:paraId="45203FF9" w14:textId="730283D5" w:rsidR="00F70970" w:rsidRDefault="00B40D2B" w:rsidP="00703423">
      <w:pPr>
        <w:rPr>
          <w:lang w:val="en-US"/>
        </w:rPr>
      </w:pPr>
      <w:r>
        <w:rPr>
          <w:rFonts w:eastAsia="SimSun"/>
          <w:lang w:val="en-US" w:eastAsia="zh-CN"/>
        </w:rPr>
        <w:t>If a non-scheduling DCI</w:t>
      </w:r>
      <w:r w:rsidR="00C617D2">
        <w:rPr>
          <w:rFonts w:eastAsia="SimSun"/>
          <w:lang w:val="en-US" w:eastAsia="zh-CN"/>
        </w:rPr>
        <w:t xml:space="preserve"> is used to indicate the updated minimum K0/K2 value</w:t>
      </w:r>
      <w:r w:rsidR="00F70970">
        <w:rPr>
          <w:rFonts w:eastAsia="SimSun"/>
          <w:lang w:val="en-US" w:eastAsia="zh-CN"/>
        </w:rPr>
        <w:t>, e.g. a PoSS configured before DRX On_Duration, there is no protection in case misdetection happens.</w:t>
      </w:r>
      <w:r w:rsidR="00F70970">
        <w:rPr>
          <w:lang w:val="en-US"/>
        </w:rPr>
        <w:t xml:space="preserve"> If UE default behavior is to wake up to start monitoring PDCCH, this may introduce some misalignment regarding the applicable minimum value of K0/K2 value in the data scheduling in OnDuration. </w:t>
      </w:r>
      <w:r w:rsidR="00F70970" w:rsidRPr="00F70970">
        <w:rPr>
          <w:lang w:val="en-US"/>
        </w:rPr>
        <w:t xml:space="preserve">To solve this issue, the triggering of CSI-report </w:t>
      </w:r>
      <w:r w:rsidR="00464BBE" w:rsidRPr="00860F59">
        <w:rPr>
          <w:lang w:val="en-US"/>
        </w:rPr>
        <w:t xml:space="preserve">and </w:t>
      </w:r>
      <w:r w:rsidR="00464BBE" w:rsidRPr="00D003AF">
        <w:rPr>
          <w:lang w:val="en-US"/>
        </w:rPr>
        <w:t xml:space="preserve">aperiodic SRS </w:t>
      </w:r>
      <w:r w:rsidR="00F70970" w:rsidRPr="00F70970">
        <w:rPr>
          <w:lang w:val="en-US"/>
        </w:rPr>
        <w:t>may be used for protection, as long as either of these two fields is supported together with cross-slot adaptation. Due to CRC protection, CSI-report can be more reliable than SRS.</w:t>
      </w:r>
    </w:p>
    <w:p w14:paraId="42886C67" w14:textId="5891037D" w:rsidR="008B2858" w:rsidRPr="00703423" w:rsidRDefault="008B2858" w:rsidP="00703423">
      <w:pPr>
        <w:rPr>
          <w:rFonts w:eastAsia="SimSun"/>
          <w:b/>
          <w:lang w:val="en-US" w:eastAsia="zh-CN"/>
        </w:rPr>
      </w:pPr>
      <w:r w:rsidRPr="00703423">
        <w:rPr>
          <w:b/>
          <w:lang w:val="en-US"/>
        </w:rPr>
        <w:t xml:space="preserve">Proposal </w:t>
      </w:r>
      <w:r w:rsidR="00B02A3B">
        <w:rPr>
          <w:b/>
          <w:lang w:val="en-US"/>
        </w:rPr>
        <w:t>3</w:t>
      </w:r>
      <w:r w:rsidRPr="00703423">
        <w:rPr>
          <w:b/>
          <w:lang w:val="en-US"/>
        </w:rPr>
        <w:t xml:space="preserve">: </w:t>
      </w:r>
      <w:r w:rsidRPr="00703423">
        <w:rPr>
          <w:rFonts w:eastAsia="SimSun"/>
          <w:b/>
          <w:lang w:val="en-US" w:eastAsia="zh-CN"/>
        </w:rPr>
        <w:t>If a non-scheduling DCI is used to indicate the updated minimum K0/K2 value, the triggered CSI-report and SRS could work as protect against error. Thus UE shall update the values after the transmission of CSI-report and/or SRS.</w:t>
      </w:r>
    </w:p>
    <w:p w14:paraId="676D0E86" w14:textId="77777777" w:rsidR="003646DA" w:rsidRDefault="003646DA" w:rsidP="00F70970">
      <w:pPr>
        <w:rPr>
          <w:lang w:val="en-US"/>
        </w:rPr>
      </w:pPr>
    </w:p>
    <w:p w14:paraId="3392A318" w14:textId="721EF1FF" w:rsidR="00F70970" w:rsidRDefault="00F70970" w:rsidP="001F2C0B">
      <w:pPr>
        <w:rPr>
          <w:rFonts w:eastAsia="SimSun"/>
          <w:lang w:val="en-US" w:eastAsia="zh-CN"/>
        </w:rPr>
      </w:pPr>
      <w:r>
        <w:rPr>
          <w:lang w:val="en-US"/>
        </w:rPr>
        <w:t xml:space="preserve">If UE default behavior is to skip the DRX OnDuration, the error case may happen and UE will miss the following scheduling PDCCH but it is a more generic issue than this cross-slot scheduling. </w:t>
      </w:r>
      <w:r w:rsidR="005A555B">
        <w:rPr>
          <w:lang w:val="en-US"/>
        </w:rPr>
        <w:t xml:space="preserve">In </w:t>
      </w:r>
      <w:r w:rsidR="005A555B" w:rsidRPr="00B02A3B">
        <w:rPr>
          <w:lang w:val="en-US"/>
        </w:rPr>
        <w:t>[</w:t>
      </w:r>
      <w:r w:rsidR="00E6086B" w:rsidRPr="00B02A3B">
        <w:rPr>
          <w:lang w:val="en-US"/>
        </w:rPr>
        <w:t>3</w:t>
      </w:r>
      <w:r w:rsidR="005A555B" w:rsidRPr="00B02A3B">
        <w:rPr>
          <w:lang w:val="en-US"/>
        </w:rPr>
        <w:t>],</w:t>
      </w:r>
      <w:r w:rsidR="005A555B">
        <w:rPr>
          <w:lang w:val="en-US"/>
        </w:rPr>
        <w:t xml:space="preserve"> we propose UE default behavior is to wake-up for the DRX OnDuration.</w:t>
      </w:r>
      <w:r w:rsidR="005439A8">
        <w:rPr>
          <w:lang w:val="en-US"/>
        </w:rPr>
        <w:t xml:space="preserve"> Thus, the parameters, which is supposed to be indicated by PoSS including minimum K0/K2, can also be configured with default values to enable gNB operate in a more reliable way.</w:t>
      </w:r>
      <w:r w:rsidR="00E6086B">
        <w:rPr>
          <w:lang w:val="en-US"/>
        </w:rPr>
        <w:t xml:space="preserve"> This situation, in our opinion, falls within the below agreements achieved in the previous meeting. Thus we support to have a default value.</w:t>
      </w:r>
    </w:p>
    <w:tbl>
      <w:tblPr>
        <w:tblStyle w:val="TableGrid"/>
        <w:tblW w:w="0" w:type="auto"/>
        <w:tblLook w:val="04A0" w:firstRow="1" w:lastRow="0" w:firstColumn="1" w:lastColumn="0" w:noHBand="0" w:noVBand="1"/>
      </w:tblPr>
      <w:tblGrid>
        <w:gridCol w:w="9631"/>
      </w:tblGrid>
      <w:tr w:rsidR="00E6086B" w14:paraId="02CC2584" w14:textId="77777777" w:rsidTr="00E6086B">
        <w:tc>
          <w:tcPr>
            <w:tcW w:w="9631" w:type="dxa"/>
          </w:tcPr>
          <w:p w14:paraId="6CC7DFEA" w14:textId="77777777" w:rsidR="00E6086B" w:rsidRPr="0077050D" w:rsidRDefault="00E6086B" w:rsidP="00E6086B">
            <w:pPr>
              <w:rPr>
                <w:lang w:eastAsia="x-none"/>
              </w:rPr>
            </w:pPr>
            <w:r w:rsidRPr="0077050D">
              <w:rPr>
                <w:highlight w:val="green"/>
                <w:lang w:eastAsia="x-none"/>
              </w:rPr>
              <w:lastRenderedPageBreak/>
              <w:t>Agreements</w:t>
            </w:r>
            <w:r w:rsidRPr="0077050D">
              <w:rPr>
                <w:lang w:eastAsia="x-none"/>
              </w:rPr>
              <w:t>:</w:t>
            </w:r>
          </w:p>
          <w:p w14:paraId="4AE5FF3B" w14:textId="77777777" w:rsidR="00E6086B" w:rsidRPr="0077050D" w:rsidRDefault="00E6086B" w:rsidP="00E6086B">
            <w:pPr>
              <w:pStyle w:val="Caption"/>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747D6880" w14:textId="77777777" w:rsidR="00E6086B" w:rsidRPr="0077050D" w:rsidRDefault="00E6086B" w:rsidP="00E6086B">
            <w:pPr>
              <w:pStyle w:val="ListParagraph"/>
              <w:numPr>
                <w:ilvl w:val="0"/>
                <w:numId w:val="269"/>
              </w:numPr>
              <w:spacing w:after="0"/>
              <w:contextualSpacing w:val="0"/>
            </w:pPr>
            <w:r w:rsidRPr="0077050D">
              <w:t>Option 1: No restriction if one value is RRC configured; The lowest-indexed RRC configure value if two values are RRC configured</w:t>
            </w:r>
          </w:p>
          <w:p w14:paraId="0A1EF030" w14:textId="77777777" w:rsidR="00E6086B" w:rsidRPr="0077050D" w:rsidRDefault="00E6086B" w:rsidP="00E6086B">
            <w:pPr>
              <w:pStyle w:val="ListParagraph"/>
              <w:numPr>
                <w:ilvl w:val="0"/>
                <w:numId w:val="269"/>
              </w:numPr>
              <w:spacing w:after="0"/>
              <w:contextualSpacing w:val="0"/>
            </w:pPr>
            <w:r w:rsidRPr="0077050D">
              <w:t xml:space="preserve">Option 2: The configured value if one value is RRC configured; The lowest-indexed RRC configured value if two values are RRC configured; </w:t>
            </w:r>
          </w:p>
          <w:p w14:paraId="3D125177" w14:textId="34ADB338" w:rsidR="00E6086B" w:rsidRPr="00B02A3B" w:rsidRDefault="00E6086B" w:rsidP="00B02A3B">
            <w:pPr>
              <w:pStyle w:val="ListParagraph"/>
              <w:numPr>
                <w:ilvl w:val="0"/>
                <w:numId w:val="269"/>
              </w:numPr>
              <w:spacing w:after="0"/>
              <w:contextualSpacing w:val="0"/>
            </w:pPr>
            <w:r w:rsidRPr="0077050D">
              <w:t xml:space="preserve">Option 3: No restriction </w:t>
            </w:r>
          </w:p>
        </w:tc>
      </w:tr>
    </w:tbl>
    <w:p w14:paraId="68EC9A6B" w14:textId="0522B57A" w:rsidR="00E6086B" w:rsidRDefault="00E6086B" w:rsidP="001F2C0B">
      <w:pPr>
        <w:rPr>
          <w:rFonts w:eastAsia="SimSun"/>
          <w:lang w:val="en-US" w:eastAsia="zh-CN"/>
        </w:rPr>
      </w:pPr>
    </w:p>
    <w:p w14:paraId="1F98AE43" w14:textId="271BD1AA" w:rsidR="00E6086B" w:rsidRPr="00B02A3B" w:rsidRDefault="00E6086B" w:rsidP="001F2C0B">
      <w:pPr>
        <w:rPr>
          <w:rFonts w:eastAsia="SimSun"/>
          <w:b/>
          <w:lang w:val="en-US" w:eastAsia="zh-CN"/>
        </w:rPr>
      </w:pPr>
      <w:r w:rsidRPr="00B02A3B">
        <w:rPr>
          <w:rFonts w:eastAsia="SimSun"/>
          <w:b/>
          <w:lang w:val="en-US" w:eastAsia="zh-CN"/>
        </w:rPr>
        <w:t xml:space="preserve">Proposal </w:t>
      </w:r>
      <w:r w:rsidR="00B02A3B">
        <w:rPr>
          <w:rFonts w:eastAsia="SimSun"/>
          <w:b/>
          <w:lang w:val="en-US" w:eastAsia="zh-CN"/>
        </w:rPr>
        <w:t>4</w:t>
      </w:r>
      <w:r w:rsidRPr="00B02A3B">
        <w:rPr>
          <w:rFonts w:eastAsia="SimSun"/>
          <w:b/>
          <w:lang w:val="en-US"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r w:rsidR="0044171F" w:rsidRPr="00B02A3B">
        <w:rPr>
          <w:b/>
        </w:rPr>
        <w:t>.</w:t>
      </w:r>
    </w:p>
    <w:p w14:paraId="4A1386C2" w14:textId="6FA18F40" w:rsidR="005A4EC8" w:rsidRDefault="005A4EC8" w:rsidP="001F2C0B">
      <w:pPr>
        <w:rPr>
          <w:rFonts w:eastAsia="SimSun"/>
          <w:lang w:eastAsia="zh-CN"/>
        </w:rPr>
      </w:pPr>
    </w:p>
    <w:p w14:paraId="15B5C7B4" w14:textId="12321673" w:rsidR="00D90138" w:rsidRPr="00B02A3B" w:rsidRDefault="00D90138" w:rsidP="00B02A3B">
      <w:pPr>
        <w:pStyle w:val="Heading2"/>
      </w:pPr>
      <w:r w:rsidRPr="00B02A3B">
        <w:t>TDRA table restriction applicability</w:t>
      </w:r>
    </w:p>
    <w:p w14:paraId="2693EBFB" w14:textId="518BF411" w:rsidR="00D90138" w:rsidRDefault="006373E5" w:rsidP="001F2C0B">
      <w:pPr>
        <w:rPr>
          <w:rFonts w:eastAsia="SimSun"/>
          <w:lang w:eastAsia="zh-CN"/>
        </w:rPr>
      </w:pPr>
      <w:r>
        <w:rPr>
          <w:rStyle w:val="Hyperlink"/>
          <w:color w:val="auto"/>
          <w:u w:val="none"/>
        </w:rPr>
        <w:t>After receiving the L1-based minimum K0/K2 value indication in the USS, it is clear UE behaviour that UE shall apply the indicated minimum K0/K2 value combination for the afterwards data scheduling by DCI with C-RNTI and MCS-C-RNTI in the USS, in spite of fall-back or non-fall-back DCI. On the other hand, since UE-specific PDCCH with DCI format 0_0/1_0 can also be transmitted in the CSS, whether the minimum K0/K2 value should be applied can be discussed.</w:t>
      </w:r>
    </w:p>
    <w:p w14:paraId="4BF4C9C4" w14:textId="6FE08E3F" w:rsidR="00D90138" w:rsidRDefault="0096349F" w:rsidP="001F2C0B">
      <w:pPr>
        <w:rPr>
          <w:rStyle w:val="Hyperlink"/>
          <w:color w:val="auto"/>
          <w:u w:val="none"/>
          <w:lang w:val="en-US"/>
        </w:rPr>
      </w:pPr>
      <w:r>
        <w:rPr>
          <w:rStyle w:val="Hyperlink"/>
          <w:color w:val="auto"/>
          <w:u w:val="none"/>
        </w:rPr>
        <w:t>When cross</w:t>
      </w:r>
      <w:r>
        <w:rPr>
          <w:rStyle w:val="Hyperlink"/>
          <w:color w:val="auto"/>
          <w:u w:val="none"/>
          <w:lang w:val="en-US"/>
        </w:rPr>
        <w:t xml:space="preserve">-slot scheduling adaptation for power saving is configured, it is typically supposed that the </w:t>
      </w:r>
      <w:r w:rsidRPr="00A64552">
        <w:rPr>
          <w:rStyle w:val="Hyperlink"/>
          <w:color w:val="auto"/>
          <w:u w:val="none"/>
          <w:lang w:val="en-US"/>
        </w:rPr>
        <w:t xml:space="preserve">pdsch-TimeDomainAllocationList </w:t>
      </w:r>
      <w:r>
        <w:rPr>
          <w:rStyle w:val="Hyperlink"/>
          <w:color w:val="auto"/>
          <w:u w:val="none"/>
          <w:lang w:val="en-US"/>
        </w:rPr>
        <w:t xml:space="preserve">should be </w:t>
      </w:r>
      <w:r w:rsidRPr="00A64552">
        <w:rPr>
          <w:rStyle w:val="Hyperlink"/>
          <w:color w:val="auto"/>
          <w:u w:val="none"/>
          <w:lang w:val="en-US"/>
        </w:rPr>
        <w:t>provided in pdsch-Config</w:t>
      </w:r>
      <w:r>
        <w:rPr>
          <w:rStyle w:val="Hyperlink"/>
          <w:color w:val="auto"/>
          <w:u w:val="none"/>
          <w:lang w:val="en-US"/>
        </w:rPr>
        <w:t>, and pu</w:t>
      </w:r>
      <w:r w:rsidRPr="00A64552">
        <w:rPr>
          <w:rStyle w:val="Hyperlink"/>
          <w:color w:val="auto"/>
          <w:u w:val="none"/>
          <w:lang w:val="en-US"/>
        </w:rPr>
        <w:t>sch-TimeDomainAllocationList</w:t>
      </w:r>
      <w:r>
        <w:rPr>
          <w:rStyle w:val="Hyperlink"/>
          <w:color w:val="auto"/>
          <w:u w:val="none"/>
          <w:lang w:val="en-US"/>
        </w:rPr>
        <w:t xml:space="preserve"> in </w:t>
      </w:r>
      <w:r w:rsidRPr="00A64552">
        <w:rPr>
          <w:rStyle w:val="Hyperlink"/>
          <w:color w:val="auto"/>
          <w:u w:val="none"/>
          <w:lang w:val="en-US"/>
        </w:rPr>
        <w:t>pdsch-Config</w:t>
      </w:r>
      <w:r>
        <w:rPr>
          <w:rStyle w:val="Hyperlink"/>
          <w:color w:val="auto"/>
          <w:u w:val="none"/>
          <w:lang w:val="en-US"/>
        </w:rPr>
        <w:t>, respectively. Thus, for all the UE-specific PDCCH in any common search space not associated with CORESET 0, PDSCH/PUSCH time domain allocation should follow the UE-specifically configured TDRA table.</w:t>
      </w:r>
    </w:p>
    <w:p w14:paraId="302B74DA" w14:textId="77777777" w:rsidR="0096349F" w:rsidRDefault="0096349F" w:rsidP="0096349F">
      <w:pPr>
        <w:rPr>
          <w:rStyle w:val="Hyperlink"/>
          <w:color w:val="auto"/>
          <w:u w:val="none"/>
          <w:lang w:val="en-US"/>
        </w:rPr>
      </w:pPr>
      <w:r>
        <w:rPr>
          <w:rStyle w:val="Hyperlink"/>
          <w:color w:val="auto"/>
          <w:u w:val="none"/>
          <w:lang w:val="en-US"/>
        </w:rPr>
        <w:t>Whilst for all the UE-specific PDCCH in any common search space associated with CORESET 0, there are two possible cases. [38.214, Sec 5.1.2.1.1 and Sec 6.1.2.1.1]</w:t>
      </w:r>
    </w:p>
    <w:p w14:paraId="0E2E9F72" w14:textId="77777777" w:rsidR="0096349F" w:rsidRDefault="0096349F" w:rsidP="0096349F">
      <w:pPr>
        <w:pStyle w:val="ListParagraph"/>
        <w:numPr>
          <w:ilvl w:val="0"/>
          <w:numId w:val="273"/>
        </w:numPr>
        <w:rPr>
          <w:rStyle w:val="Hyperlink"/>
          <w:color w:val="auto"/>
          <w:u w:val="none"/>
        </w:rPr>
      </w:pPr>
      <w:r>
        <w:rPr>
          <w:rStyle w:val="Hyperlink"/>
          <w:color w:val="auto"/>
          <w:u w:val="none"/>
        </w:rPr>
        <w:t xml:space="preserve">Case 1: If </w:t>
      </w:r>
      <w:r w:rsidRPr="00770745">
        <w:rPr>
          <w:rStyle w:val="Hyperlink"/>
          <w:color w:val="auto"/>
          <w:u w:val="none"/>
        </w:rPr>
        <w:t>pdsch-ConfigCommon includes pdsch-TimeDomainAllocationList</w:t>
      </w:r>
      <w:r>
        <w:rPr>
          <w:rStyle w:val="Hyperlink"/>
          <w:color w:val="auto"/>
          <w:u w:val="none"/>
        </w:rPr>
        <w:t>, and/or pusch-ConfigCommon includes pu</w:t>
      </w:r>
      <w:r w:rsidRPr="00770745">
        <w:rPr>
          <w:rStyle w:val="Hyperlink"/>
          <w:color w:val="auto"/>
          <w:u w:val="none"/>
        </w:rPr>
        <w:t>sch-TimeDomainAllocationList</w:t>
      </w:r>
      <w:r>
        <w:rPr>
          <w:rStyle w:val="Hyperlink"/>
          <w:color w:val="auto"/>
          <w:u w:val="none"/>
        </w:rPr>
        <w:t>, the common TDRA table is used.</w:t>
      </w:r>
    </w:p>
    <w:p w14:paraId="2DA7A07F" w14:textId="77777777" w:rsidR="0096349F" w:rsidRPr="00770745" w:rsidRDefault="0096349F" w:rsidP="0096349F">
      <w:pPr>
        <w:pStyle w:val="ListParagraph"/>
        <w:numPr>
          <w:ilvl w:val="0"/>
          <w:numId w:val="273"/>
        </w:numPr>
        <w:rPr>
          <w:rStyle w:val="Hyperlink"/>
          <w:color w:val="auto"/>
          <w:u w:val="none"/>
        </w:rPr>
      </w:pPr>
      <w:r>
        <w:rPr>
          <w:rStyle w:val="Hyperlink"/>
          <w:color w:val="auto"/>
          <w:u w:val="none"/>
        </w:rPr>
        <w:t>Case 2: Otherwise, the default table A is used.</w:t>
      </w:r>
    </w:p>
    <w:p w14:paraId="14BE048B" w14:textId="6416B978" w:rsidR="0096349F" w:rsidRDefault="0096349F" w:rsidP="001F2C0B">
      <w:pPr>
        <w:rPr>
          <w:rFonts w:eastAsia="SimSun"/>
          <w:lang w:eastAsia="zh-CN"/>
        </w:rPr>
      </w:pPr>
      <w:r w:rsidRPr="0096349F">
        <w:rPr>
          <w:rFonts w:eastAsia="SimSun"/>
          <w:lang w:eastAsia="zh-CN"/>
        </w:rPr>
        <w:t>Since for DL, the default table A only uses K0 = 0, it is not possible for UE to apply the indicated minimum K0 value as the same way as the search space not associated with CORESET 0, except the current specification is changed to make UE use the UE-specifically configured TDRA table. We also discussed this in our previous contributions that for common PDCCH, the power saving gain can not be achieved with all entries’ K0 = 0 anyway. UE-specific PDCCH in the same CSS would not save power by using cross-slot scheduling as well. It is because the UE has to buffer all the PDSCH and in the meanwhile the PDCCH processing timeline is not relaxed.</w:t>
      </w:r>
      <w:r w:rsidR="00530EB8">
        <w:rPr>
          <w:rFonts w:eastAsia="SimSun"/>
          <w:lang w:eastAsia="zh-CN"/>
        </w:rPr>
        <w:t xml:space="preserve"> However, for UL, the default table entries have more diversified K2 values. Thus the TDRA table restriction can still be applied.</w:t>
      </w:r>
    </w:p>
    <w:p w14:paraId="119E2C16" w14:textId="75E45788" w:rsidR="00530EB8" w:rsidRDefault="00530EB8" w:rsidP="001F2C0B">
      <w:pPr>
        <w:rPr>
          <w:rFonts w:eastAsia="SimSun"/>
          <w:lang w:eastAsia="zh-CN"/>
        </w:rPr>
      </w:pPr>
      <w:r>
        <w:rPr>
          <w:rFonts w:eastAsia="SimSun"/>
          <w:lang w:eastAsia="zh-CN"/>
        </w:rPr>
        <w:t>Therefore, we propose:</w:t>
      </w:r>
    </w:p>
    <w:p w14:paraId="7DC3119F" w14:textId="534FB8BB" w:rsidR="00530EB8" w:rsidRDefault="00530EB8" w:rsidP="00530EB8">
      <w:pPr>
        <w:rPr>
          <w:rStyle w:val="Hyperlink"/>
          <w:b/>
          <w:color w:val="auto"/>
          <w:u w:val="none"/>
        </w:rPr>
      </w:pPr>
      <w:r w:rsidRPr="00B02A3B">
        <w:rPr>
          <w:rFonts w:eastAsia="SimSun"/>
          <w:b/>
          <w:lang w:eastAsia="zh-CN"/>
        </w:rPr>
        <w:t xml:space="preserve">Proposal </w:t>
      </w:r>
      <w:r w:rsidR="00B02A3B">
        <w:rPr>
          <w:rFonts w:eastAsia="SimSun"/>
          <w:b/>
          <w:lang w:eastAsia="zh-CN"/>
        </w:rPr>
        <w:t>5</w:t>
      </w:r>
      <w:r w:rsidRPr="00B02A3B">
        <w:rPr>
          <w:rFonts w:eastAsia="SimSun"/>
          <w:b/>
          <w:lang w:eastAsia="zh-CN"/>
        </w:rPr>
        <w:t>:</w:t>
      </w:r>
      <w:r>
        <w:rPr>
          <w:rFonts w:eastAsia="SimSun"/>
          <w:lang w:eastAsia="zh-CN"/>
        </w:rPr>
        <w:t xml:space="preserve"> </w:t>
      </w:r>
      <w:r w:rsidRPr="00406C4F">
        <w:rPr>
          <w:rStyle w:val="Hyperlink"/>
          <w:b/>
          <w:color w:val="auto"/>
          <w:u w:val="none"/>
        </w:rPr>
        <w:t xml:space="preserve">If pdsch-ConfigCommon does not include pdsch-TimeDomainAllocationList, </w:t>
      </w:r>
      <w:r>
        <w:rPr>
          <w:rStyle w:val="Hyperlink"/>
          <w:b/>
          <w:color w:val="auto"/>
          <w:u w:val="none"/>
        </w:rPr>
        <w:t>TDRA table restriction</w:t>
      </w:r>
      <w:r w:rsidRPr="00406C4F">
        <w:rPr>
          <w:rStyle w:val="Hyperlink"/>
          <w:b/>
          <w:color w:val="auto"/>
          <w:u w:val="none"/>
        </w:rPr>
        <w:t xml:space="preserve"> does not apply to UE-specific PDCCH (C-RNTI, MCS-C-RNTI, and CS-RNTI) in any common search space associated with CORESET 0.</w:t>
      </w:r>
      <w:r>
        <w:rPr>
          <w:rStyle w:val="Hyperlink"/>
          <w:b/>
          <w:color w:val="auto"/>
          <w:u w:val="none"/>
        </w:rPr>
        <w:t xml:space="preserve"> </w:t>
      </w:r>
      <w:r w:rsidRPr="00406C4F">
        <w:rPr>
          <w:rStyle w:val="Hyperlink"/>
          <w:b/>
          <w:color w:val="auto"/>
          <w:u w:val="none"/>
        </w:rPr>
        <w:t xml:space="preserve">If </w:t>
      </w:r>
      <w:r w:rsidRPr="00530EB8">
        <w:rPr>
          <w:rStyle w:val="Hyperlink"/>
          <w:b/>
          <w:color w:val="auto"/>
          <w:u w:val="none"/>
        </w:rPr>
        <w:t>pusch-ConfigCommon</w:t>
      </w:r>
      <w:r w:rsidRPr="00406C4F">
        <w:rPr>
          <w:rStyle w:val="Hyperlink"/>
          <w:b/>
          <w:color w:val="auto"/>
          <w:u w:val="none"/>
        </w:rPr>
        <w:t xml:space="preserve"> does not include </w:t>
      </w:r>
      <w:r w:rsidRPr="00530EB8">
        <w:rPr>
          <w:rStyle w:val="Hyperlink"/>
          <w:b/>
          <w:color w:val="auto"/>
          <w:u w:val="none"/>
        </w:rPr>
        <w:t>pusch-TimeDomainAllocationList</w:t>
      </w:r>
      <w:r w:rsidRPr="00406C4F">
        <w:rPr>
          <w:rStyle w:val="Hyperlink"/>
          <w:b/>
          <w:color w:val="auto"/>
          <w:u w:val="none"/>
        </w:rPr>
        <w:t xml:space="preserve">, </w:t>
      </w:r>
      <w:r>
        <w:rPr>
          <w:rStyle w:val="Hyperlink"/>
          <w:b/>
          <w:color w:val="auto"/>
          <w:u w:val="none"/>
        </w:rPr>
        <w:t>TDRA table restriction</w:t>
      </w:r>
      <w:r w:rsidRPr="00406C4F">
        <w:rPr>
          <w:rStyle w:val="Hyperlink"/>
          <w:b/>
          <w:color w:val="auto"/>
          <w:u w:val="none"/>
        </w:rPr>
        <w:t xml:space="preserve"> </w:t>
      </w:r>
      <w:r>
        <w:rPr>
          <w:rStyle w:val="Hyperlink"/>
          <w:b/>
          <w:color w:val="auto"/>
          <w:u w:val="none"/>
        </w:rPr>
        <w:t>applies</w:t>
      </w:r>
      <w:r w:rsidRPr="00406C4F">
        <w:rPr>
          <w:rStyle w:val="Hyperlink"/>
          <w:b/>
          <w:color w:val="auto"/>
          <w:u w:val="none"/>
        </w:rPr>
        <w:t xml:space="preserve"> to UE-specific PDCCH (C-RNTI, MCS-C-RNTI, and CS-RNTI) in any common search space associated with CORESET 0.</w:t>
      </w:r>
      <w:r>
        <w:rPr>
          <w:rStyle w:val="Hyperlink"/>
          <w:b/>
          <w:color w:val="auto"/>
          <w:u w:val="none"/>
        </w:rPr>
        <w:t xml:space="preserve"> </w:t>
      </w:r>
    </w:p>
    <w:p w14:paraId="28429E64" w14:textId="729EA092" w:rsidR="00530EB8" w:rsidRDefault="00530EB8" w:rsidP="00530EB8">
      <w:pPr>
        <w:rPr>
          <w:rStyle w:val="Hyperlink"/>
          <w:color w:val="auto"/>
          <w:u w:val="none"/>
        </w:rPr>
      </w:pPr>
      <w:r>
        <w:rPr>
          <w:rStyle w:val="Hyperlink"/>
          <w:color w:val="auto"/>
          <w:u w:val="none"/>
        </w:rPr>
        <w:t xml:space="preserve">As for Case 1, actually the gNB can possibly configure a common TDRA table, whose entries employ more diversified K0 values other than K0 = 0. In this case, it is eligible to allow UE to save power by using cross-slot scheduling. </w:t>
      </w:r>
      <w:r w:rsidRPr="00307E2D">
        <w:rPr>
          <w:rStyle w:val="Hyperlink"/>
          <w:color w:val="auto"/>
          <w:u w:val="none"/>
        </w:rPr>
        <w:t xml:space="preserve">However, </w:t>
      </w:r>
      <w:r>
        <w:rPr>
          <w:rStyle w:val="Hyperlink"/>
          <w:color w:val="auto"/>
          <w:u w:val="none"/>
        </w:rPr>
        <w:t xml:space="preserve">if the configured common TDRA table’s entries use only identical K0 value, e.g. only K0 = 0, it is also not </w:t>
      </w:r>
      <w:r w:rsidR="00AB28CF">
        <w:rPr>
          <w:rStyle w:val="Hyperlink"/>
          <w:color w:val="auto"/>
          <w:u w:val="none"/>
        </w:rPr>
        <w:t>possible</w:t>
      </w:r>
      <w:r>
        <w:rPr>
          <w:rStyle w:val="Hyperlink"/>
          <w:color w:val="auto"/>
          <w:u w:val="none"/>
        </w:rPr>
        <w:t xml:space="preserve"> for UE to use cross-slot scheduling to save power. </w:t>
      </w:r>
      <w:r w:rsidR="00AB28CF">
        <w:rPr>
          <w:rStyle w:val="Hyperlink"/>
          <w:color w:val="auto"/>
          <w:u w:val="none"/>
        </w:rPr>
        <w:t xml:space="preserve">It is also important that the indicated minimum K0 value should be within the range of the K0 value of the common TDRA table entries. </w:t>
      </w:r>
      <w:r w:rsidR="00E53B09">
        <w:rPr>
          <w:rStyle w:val="Hyperlink"/>
          <w:color w:val="auto"/>
          <w:u w:val="none"/>
        </w:rPr>
        <w:t>Same philosophy</w:t>
      </w:r>
      <w:r w:rsidR="00D92CDE">
        <w:rPr>
          <w:rStyle w:val="Hyperlink"/>
          <w:color w:val="auto"/>
          <w:u w:val="none"/>
        </w:rPr>
        <w:t xml:space="preserve"> also applies for UL case.</w:t>
      </w:r>
      <w:r w:rsidR="00E53B09">
        <w:rPr>
          <w:rStyle w:val="Hyperlink"/>
          <w:color w:val="auto"/>
          <w:u w:val="none"/>
        </w:rPr>
        <w:t xml:space="preserve"> </w:t>
      </w:r>
      <w:r>
        <w:rPr>
          <w:rStyle w:val="Hyperlink"/>
          <w:color w:val="auto"/>
          <w:u w:val="none"/>
        </w:rPr>
        <w:t>Then we propose:</w:t>
      </w:r>
    </w:p>
    <w:p w14:paraId="31B4A3BD" w14:textId="176D2E84" w:rsidR="00530EB8" w:rsidRDefault="00530EB8" w:rsidP="00530EB8">
      <w:pPr>
        <w:rPr>
          <w:rStyle w:val="Hyperlink"/>
          <w:b/>
          <w:color w:val="auto"/>
          <w:u w:val="none"/>
        </w:rPr>
      </w:pPr>
      <w:r>
        <w:rPr>
          <w:rStyle w:val="Hyperlink"/>
          <w:b/>
          <w:color w:val="auto"/>
          <w:u w:val="none"/>
        </w:rPr>
        <w:lastRenderedPageBreak/>
        <w:t xml:space="preserve">Proposal </w:t>
      </w:r>
      <w:r w:rsidR="00B02A3B">
        <w:rPr>
          <w:rStyle w:val="Hyperlink"/>
          <w:b/>
          <w:color w:val="auto"/>
          <w:u w:val="none"/>
        </w:rPr>
        <w:t>6</w:t>
      </w:r>
      <w:r>
        <w:rPr>
          <w:rStyle w:val="Hyperlink"/>
          <w:b/>
          <w:color w:val="auto"/>
          <w:u w:val="none"/>
        </w:rPr>
        <w:t xml:space="preserve">: </w:t>
      </w:r>
      <w:r w:rsidRPr="00E47ABE">
        <w:rPr>
          <w:rStyle w:val="Hyperlink"/>
          <w:b/>
          <w:color w:val="auto"/>
          <w:u w:val="none"/>
        </w:rPr>
        <w:t xml:space="preserve">If </w:t>
      </w:r>
      <w:r w:rsidRPr="00406C4F">
        <w:rPr>
          <w:rStyle w:val="Hyperlink"/>
          <w:b/>
          <w:color w:val="auto"/>
          <w:u w:val="none"/>
        </w:rPr>
        <w:t>pdsch-ConfigCommon include</w:t>
      </w:r>
      <w:r>
        <w:rPr>
          <w:rStyle w:val="Hyperlink"/>
          <w:b/>
          <w:color w:val="auto"/>
          <w:u w:val="none"/>
        </w:rPr>
        <w:t>s</w:t>
      </w:r>
      <w:r w:rsidRPr="00406C4F">
        <w:rPr>
          <w:rStyle w:val="Hyperlink"/>
          <w:b/>
          <w:color w:val="auto"/>
          <w:u w:val="none"/>
        </w:rPr>
        <w:t xml:space="preserve"> pdsch-TimeDomainAllocationList</w:t>
      </w:r>
      <w:r>
        <w:rPr>
          <w:rStyle w:val="Hyperlink"/>
          <w:b/>
          <w:color w:val="auto"/>
          <w:u w:val="none"/>
        </w:rPr>
        <w:t xml:space="preserve"> and </w:t>
      </w:r>
      <w:r w:rsidR="00AB28CF">
        <w:rPr>
          <w:rStyle w:val="Hyperlink"/>
          <w:b/>
          <w:color w:val="auto"/>
          <w:u w:val="none"/>
        </w:rPr>
        <w:t>the indicated minimum K0 value is within the range of the K0 values of the common TDRA table entries, TDRA table restriction</w:t>
      </w:r>
      <w:r>
        <w:rPr>
          <w:rStyle w:val="Hyperlink"/>
          <w:b/>
          <w:color w:val="auto"/>
          <w:u w:val="none"/>
        </w:rPr>
        <w:t xml:space="preserve"> applies to UE specific PDCCH </w:t>
      </w:r>
      <w:r w:rsidRPr="00406C4F">
        <w:rPr>
          <w:rStyle w:val="Hyperlink"/>
          <w:b/>
          <w:color w:val="auto"/>
          <w:u w:val="none"/>
        </w:rPr>
        <w:t>(C-RNTI, MCS-C-RNTI, and CS-RNTI) in any common search space associated with CORESET 0.</w:t>
      </w:r>
      <w:r w:rsidR="00D92CDE">
        <w:rPr>
          <w:rStyle w:val="Hyperlink"/>
          <w:b/>
          <w:color w:val="auto"/>
          <w:u w:val="none"/>
        </w:rPr>
        <w:t xml:space="preserve"> This principle also applies for UL case.</w:t>
      </w:r>
    </w:p>
    <w:p w14:paraId="2AAC5E91" w14:textId="5184F9B9" w:rsidR="00530EB8" w:rsidRDefault="00D92CDE" w:rsidP="00530EB8">
      <w:pPr>
        <w:rPr>
          <w:rStyle w:val="Hyperlink"/>
          <w:color w:val="auto"/>
          <w:u w:val="none"/>
        </w:rPr>
      </w:pPr>
      <w:r w:rsidRPr="00B02A3B">
        <w:rPr>
          <w:rStyle w:val="Hyperlink"/>
          <w:color w:val="auto"/>
          <w:u w:val="none"/>
        </w:rPr>
        <w:t>On the other hand, it is possible that indicated minimum K0 value is within the range of dedicated TDRA table but outside the range of common TDRA table</w:t>
      </w:r>
      <w:r>
        <w:rPr>
          <w:rStyle w:val="Hyperlink"/>
          <w:color w:val="auto"/>
          <w:u w:val="none"/>
        </w:rPr>
        <w:t>. In this case, UE behaviour should also be clarified that either restriction is not applied or the monitoring occasions associated with CORESET 0 are skipped.</w:t>
      </w:r>
    </w:p>
    <w:p w14:paraId="756D19E0" w14:textId="21C17E57" w:rsidR="00D92CDE" w:rsidRPr="00B02A3B" w:rsidRDefault="00D92CDE" w:rsidP="00530EB8">
      <w:pPr>
        <w:rPr>
          <w:rStyle w:val="Hyperlink"/>
          <w:color w:val="auto"/>
          <w:u w:val="none"/>
          <w:lang w:val="en-US"/>
        </w:rPr>
      </w:pPr>
      <w:r>
        <w:rPr>
          <w:rStyle w:val="Hyperlink"/>
          <w:color w:val="auto"/>
          <w:u w:val="none"/>
        </w:rPr>
        <w:t xml:space="preserve">Although rather rare and not so typical, but it is also possible that the </w:t>
      </w:r>
      <w:r w:rsidRPr="00A64552">
        <w:rPr>
          <w:rStyle w:val="Hyperlink"/>
          <w:color w:val="auto"/>
          <w:u w:val="none"/>
          <w:lang w:val="en-US"/>
        </w:rPr>
        <w:t xml:space="preserve">pdsch-TimeDomainAllocationList </w:t>
      </w:r>
      <w:r>
        <w:rPr>
          <w:rStyle w:val="Hyperlink"/>
          <w:color w:val="auto"/>
          <w:u w:val="none"/>
          <w:lang w:val="en-US"/>
        </w:rPr>
        <w:t xml:space="preserve">is not provided </w:t>
      </w:r>
      <w:r w:rsidRPr="00A64552">
        <w:rPr>
          <w:rStyle w:val="Hyperlink"/>
          <w:color w:val="auto"/>
          <w:u w:val="none"/>
          <w:lang w:val="en-US"/>
        </w:rPr>
        <w:t>in pdsch-Config</w:t>
      </w:r>
      <w:r>
        <w:rPr>
          <w:rStyle w:val="Hyperlink"/>
          <w:color w:val="auto"/>
          <w:u w:val="none"/>
          <w:lang w:val="en-US"/>
        </w:rPr>
        <w:t xml:space="preserve"> but </w:t>
      </w:r>
      <w:r w:rsidR="00C6055B">
        <w:rPr>
          <w:rStyle w:val="Hyperlink"/>
          <w:color w:val="auto"/>
          <w:u w:val="none"/>
          <w:lang w:val="en-US"/>
        </w:rPr>
        <w:t>provided in pdsch-ConfigCommon. Then the same discussion for CSS associated with CORESET 0 can also be applied to all the USS and CSS. Because in this case, common TDRA table will apply to all the search space for both common and UE-specific RNTI.</w:t>
      </w:r>
      <w:r w:rsidR="00C6055B">
        <w:rPr>
          <w:rStyle w:val="Hyperlink"/>
          <w:color w:val="auto"/>
          <w:u w:val="none"/>
          <w:lang w:val="en-US"/>
        </w:rPr>
        <w:br/>
      </w:r>
    </w:p>
    <w:p w14:paraId="53FF0573" w14:textId="1813FAC1" w:rsidR="00530EB8" w:rsidRPr="00B02A3B" w:rsidRDefault="00C6055B" w:rsidP="001F2C0B">
      <w:pPr>
        <w:rPr>
          <w:rFonts w:eastAsia="SimSun"/>
          <w:b/>
          <w:lang w:eastAsia="zh-CN"/>
        </w:rPr>
      </w:pPr>
      <w:r w:rsidRPr="00B02A3B">
        <w:rPr>
          <w:rFonts w:eastAsia="SimSun"/>
          <w:b/>
          <w:lang w:eastAsia="zh-CN"/>
        </w:rPr>
        <w:t xml:space="preserve">Proposal </w:t>
      </w:r>
      <w:r w:rsidR="00B02A3B">
        <w:rPr>
          <w:rFonts w:eastAsia="SimSun"/>
          <w:b/>
          <w:lang w:eastAsia="zh-CN"/>
        </w:rPr>
        <w:t>7</w:t>
      </w:r>
      <w:r w:rsidRPr="00B02A3B">
        <w:rPr>
          <w:rFonts w:eastAsia="SimSun"/>
          <w:b/>
          <w:lang w:eastAsia="zh-CN"/>
        </w:rPr>
        <w:t xml:space="preserve">: If </w:t>
      </w:r>
      <w:r w:rsidRPr="00B02A3B">
        <w:rPr>
          <w:rStyle w:val="Hyperlink"/>
          <w:b/>
          <w:color w:val="auto"/>
          <w:u w:val="none"/>
        </w:rPr>
        <w:t xml:space="preserve">the </w:t>
      </w:r>
      <w:r w:rsidRPr="00B02A3B">
        <w:rPr>
          <w:rStyle w:val="Hyperlink"/>
          <w:b/>
          <w:color w:val="auto"/>
          <w:u w:val="none"/>
          <w:lang w:val="en-US"/>
        </w:rPr>
        <w:t xml:space="preserve">pdsch-TimeDomainAllocationList is not provided in pdsch-Config but provided in pdsch-ConfigCommon, proposal </w:t>
      </w:r>
      <w:r w:rsidR="00147A77">
        <w:rPr>
          <w:rStyle w:val="Hyperlink"/>
          <w:b/>
          <w:color w:val="auto"/>
          <w:u w:val="none"/>
          <w:lang w:val="en-US"/>
        </w:rPr>
        <w:t>5</w:t>
      </w:r>
      <w:r w:rsidRPr="00B02A3B">
        <w:rPr>
          <w:rStyle w:val="Hyperlink"/>
          <w:b/>
          <w:color w:val="auto"/>
          <w:u w:val="none"/>
          <w:lang w:val="en-US"/>
        </w:rPr>
        <w:t xml:space="preserve"> and </w:t>
      </w:r>
      <w:r w:rsidR="00147A77">
        <w:rPr>
          <w:rStyle w:val="Hyperlink"/>
          <w:b/>
          <w:color w:val="auto"/>
          <w:u w:val="none"/>
          <w:lang w:val="en-US"/>
        </w:rPr>
        <w:t>6</w:t>
      </w:r>
      <w:r w:rsidRPr="00B02A3B">
        <w:rPr>
          <w:rStyle w:val="Hyperlink"/>
          <w:b/>
          <w:color w:val="auto"/>
          <w:u w:val="none"/>
          <w:lang w:val="en-US"/>
        </w:rPr>
        <w:t xml:space="preserve"> would apply to all the search spaces.</w:t>
      </w:r>
    </w:p>
    <w:p w14:paraId="097F42D9" w14:textId="77777777" w:rsidR="00062D49" w:rsidRDefault="00062D49" w:rsidP="000E7739">
      <w:pPr>
        <w:pStyle w:val="Heading1"/>
        <w:ind w:left="0" w:firstLine="0"/>
      </w:pPr>
      <w:r>
        <w:rPr>
          <w:rFonts w:hint="eastAsia"/>
        </w:rPr>
        <w:t>Conclusions</w:t>
      </w:r>
    </w:p>
    <w:p w14:paraId="72343DC5" w14:textId="4927476C" w:rsidR="00062D49" w:rsidRDefault="00062D49" w:rsidP="000E7739">
      <w:pPr>
        <w:rPr>
          <w:lang w:val="en-US" w:eastAsia="ja-JP"/>
        </w:rPr>
      </w:pPr>
      <w:r>
        <w:rPr>
          <w:lang w:val="en-US" w:eastAsia="ja-JP"/>
        </w:rPr>
        <w:t xml:space="preserve">This contribution provide </w:t>
      </w:r>
      <w:r w:rsidR="002D6766">
        <w:rPr>
          <w:lang w:val="en-US" w:eastAsia="ja-JP"/>
        </w:rPr>
        <w:t xml:space="preserve">our considerations on the </w:t>
      </w:r>
      <w:r w:rsidR="00B73B77">
        <w:rPr>
          <w:lang w:val="en-US" w:eastAsia="ja-JP"/>
        </w:rPr>
        <w:t xml:space="preserve">cross-slot </w:t>
      </w:r>
      <w:r w:rsidR="002D6766">
        <w:rPr>
          <w:lang w:val="en-US" w:eastAsia="ja-JP"/>
        </w:rPr>
        <w:t>procedure</w:t>
      </w:r>
      <w:r w:rsidR="00B73B77">
        <w:rPr>
          <w:lang w:val="en-US" w:eastAsia="ja-JP"/>
        </w:rPr>
        <w:t>s for power saving</w:t>
      </w:r>
      <w:r w:rsidR="002D6766">
        <w:rPr>
          <w:lang w:val="en-US" w:eastAsia="ja-JP"/>
        </w:rPr>
        <w:t>. The conclusions are summarized below:</w:t>
      </w:r>
    </w:p>
    <w:p w14:paraId="6788D8B1" w14:textId="77777777" w:rsidR="00147A77" w:rsidRDefault="00147A77" w:rsidP="00147A77">
      <w:pPr>
        <w:rPr>
          <w:b/>
          <w:color w:val="000000"/>
          <w:lang w:val="en-US"/>
        </w:rPr>
      </w:pPr>
      <w:r w:rsidRPr="00703423">
        <w:rPr>
          <w:rFonts w:eastAsia="SimSun"/>
          <w:b/>
          <w:lang w:eastAsia="zh-CN"/>
        </w:rPr>
        <w:t xml:space="preserve">Proposal 1: </w:t>
      </w:r>
      <w:r w:rsidRPr="00703423">
        <w:rPr>
          <w:b/>
          <w:color w:val="000000"/>
          <w:lang w:val="en-US"/>
        </w:rPr>
        <w:t xml:space="preserve">For an active DL BWP, </w:t>
      </w:r>
      <w:r w:rsidRPr="00703423">
        <w:rPr>
          <w:b/>
        </w:rPr>
        <w:t xml:space="preserve">when UE is indicated by PoSS with </w:t>
      </w:r>
      <w:r>
        <w:rPr>
          <w:b/>
        </w:rPr>
        <w:t>DCI format 1_1</w:t>
      </w:r>
      <w:r w:rsidRPr="00703423">
        <w:rPr>
          <w:b/>
          <w:color w:val="000000"/>
          <w:lang w:val="en-US"/>
        </w:rPr>
        <w:t xml:space="preserve"> to change the minimum applicable value(s) of K0</w:t>
      </w:r>
      <w:r>
        <w:rPr>
          <w:b/>
          <w:color w:val="000000"/>
          <w:lang w:val="en-US"/>
        </w:rPr>
        <w:t>/K2</w:t>
      </w:r>
      <w:r w:rsidRPr="00703423">
        <w:rPr>
          <w:b/>
          <w:color w:val="000000"/>
          <w:lang w:val="en-US"/>
        </w:rPr>
        <w:t>, UE applies the new value</w:t>
      </w:r>
      <w:r>
        <w:rPr>
          <w:b/>
          <w:color w:val="000000"/>
          <w:lang w:val="en-US"/>
        </w:rPr>
        <w:t>s</w:t>
      </w:r>
      <w:r w:rsidRPr="00703423">
        <w:rPr>
          <w:b/>
          <w:color w:val="000000"/>
          <w:lang w:val="en-US"/>
        </w:rPr>
        <w:t xml:space="preserve"> after send</w:t>
      </w:r>
      <w:r>
        <w:rPr>
          <w:b/>
          <w:color w:val="000000"/>
          <w:lang w:val="en-US"/>
        </w:rPr>
        <w:t>ing</w:t>
      </w:r>
      <w:r w:rsidRPr="00703423">
        <w:rPr>
          <w:b/>
          <w:color w:val="000000"/>
          <w:lang w:val="en-US"/>
        </w:rPr>
        <w:t xml:space="preserve"> the corresponding HARQ-ACK/NACK.</w:t>
      </w:r>
    </w:p>
    <w:p w14:paraId="07EC324C" w14:textId="77777777" w:rsidR="00147A77" w:rsidRPr="00703423" w:rsidRDefault="00147A77" w:rsidP="00147A77">
      <w:pPr>
        <w:rPr>
          <w:rFonts w:eastAsia="SimSun"/>
          <w:b/>
          <w:lang w:eastAsia="zh-CN"/>
        </w:rPr>
      </w:pPr>
      <w:r w:rsidRPr="00703423">
        <w:rPr>
          <w:rFonts w:eastAsia="SimSun"/>
          <w:b/>
          <w:lang w:eastAsia="zh-CN"/>
        </w:rPr>
        <w:t xml:space="preserve">Proposal </w:t>
      </w:r>
      <w:r>
        <w:rPr>
          <w:rFonts w:eastAsia="SimSun"/>
          <w:b/>
          <w:lang w:eastAsia="zh-CN"/>
        </w:rPr>
        <w:t>2</w:t>
      </w:r>
      <w:r w:rsidRPr="00703423">
        <w:rPr>
          <w:rFonts w:eastAsia="SimSun"/>
          <w:b/>
          <w:lang w:eastAsia="zh-CN"/>
        </w:rPr>
        <w:t xml:space="preserve">: For an active UL BWP, when UE is indicated by PoSS with </w:t>
      </w:r>
      <w:r>
        <w:rPr>
          <w:rFonts w:eastAsia="SimSun"/>
          <w:b/>
          <w:lang w:eastAsia="zh-CN"/>
        </w:rPr>
        <w:t>DCI format 0_1</w:t>
      </w:r>
      <w:r w:rsidRPr="00703423">
        <w:rPr>
          <w:rFonts w:eastAsia="SimSun"/>
          <w:b/>
          <w:lang w:eastAsia="zh-CN"/>
        </w:rPr>
        <w:t xml:space="preserve"> to change the minimum applicable value(s) of </w:t>
      </w:r>
      <w:r>
        <w:rPr>
          <w:rFonts w:eastAsia="SimSun"/>
          <w:b/>
          <w:lang w:eastAsia="zh-CN"/>
        </w:rPr>
        <w:t>K0/</w:t>
      </w:r>
      <w:r w:rsidRPr="00703423">
        <w:rPr>
          <w:rFonts w:eastAsia="SimSun"/>
          <w:b/>
          <w:lang w:eastAsia="zh-CN"/>
        </w:rPr>
        <w:t>K2, UE applies the new value after sending the scheduled PUSCH.</w:t>
      </w:r>
    </w:p>
    <w:p w14:paraId="775FA033" w14:textId="77777777" w:rsidR="00147A77" w:rsidRPr="00703423" w:rsidRDefault="00147A77" w:rsidP="00147A77">
      <w:pPr>
        <w:rPr>
          <w:rFonts w:eastAsia="SimSun"/>
          <w:b/>
          <w:lang w:val="en-US" w:eastAsia="zh-CN"/>
        </w:rPr>
      </w:pPr>
      <w:r w:rsidRPr="00703423">
        <w:rPr>
          <w:b/>
          <w:lang w:val="en-US"/>
        </w:rPr>
        <w:t xml:space="preserve">Proposal </w:t>
      </w:r>
      <w:r>
        <w:rPr>
          <w:b/>
          <w:lang w:val="en-US"/>
        </w:rPr>
        <w:t>3</w:t>
      </w:r>
      <w:r w:rsidRPr="00703423">
        <w:rPr>
          <w:b/>
          <w:lang w:val="en-US"/>
        </w:rPr>
        <w:t xml:space="preserve">: </w:t>
      </w:r>
      <w:r w:rsidRPr="00703423">
        <w:rPr>
          <w:rFonts w:eastAsia="SimSun"/>
          <w:b/>
          <w:lang w:val="en-US" w:eastAsia="zh-CN"/>
        </w:rPr>
        <w:t>If a non-scheduling DCI is used to indicate the updated minimum K0/K2 value, the triggered CSI-report and SRS could work as protect against error. Thus UE shall update the values after the transmission of CSI-report and/or SRS.</w:t>
      </w:r>
    </w:p>
    <w:p w14:paraId="00F229F8" w14:textId="77777777" w:rsidR="00147A77" w:rsidRPr="00B02A3B" w:rsidRDefault="00147A77" w:rsidP="00147A77">
      <w:pPr>
        <w:rPr>
          <w:rFonts w:eastAsia="SimSun"/>
          <w:b/>
          <w:lang w:val="en-US" w:eastAsia="zh-CN"/>
        </w:rPr>
      </w:pPr>
      <w:r w:rsidRPr="00B02A3B">
        <w:rPr>
          <w:rFonts w:eastAsia="SimSun"/>
          <w:b/>
          <w:lang w:val="en-US" w:eastAsia="zh-CN"/>
        </w:rPr>
        <w:t xml:space="preserve">Proposal </w:t>
      </w:r>
      <w:r>
        <w:rPr>
          <w:rFonts w:eastAsia="SimSun"/>
          <w:b/>
          <w:lang w:val="en-US" w:eastAsia="zh-CN"/>
        </w:rPr>
        <w:t>4</w:t>
      </w:r>
      <w:r w:rsidRPr="00B02A3B">
        <w:rPr>
          <w:rFonts w:eastAsia="SimSun"/>
          <w:b/>
          <w:lang w:val="en-US"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6540C08B" w14:textId="08D3FBED" w:rsidR="00147A77" w:rsidRDefault="00147A77" w:rsidP="00147A77">
      <w:pPr>
        <w:rPr>
          <w:rFonts w:eastAsia="SimSun"/>
          <w:lang w:eastAsia="zh-CN"/>
        </w:rPr>
      </w:pPr>
      <w:r w:rsidRPr="00B02A3B">
        <w:rPr>
          <w:rFonts w:eastAsia="SimSun"/>
          <w:b/>
          <w:lang w:eastAsia="zh-CN"/>
        </w:rPr>
        <w:t xml:space="preserve">Proposal </w:t>
      </w:r>
      <w:r>
        <w:rPr>
          <w:rFonts w:eastAsia="SimSun"/>
          <w:b/>
          <w:lang w:eastAsia="zh-CN"/>
        </w:rPr>
        <w:t>5</w:t>
      </w:r>
      <w:r w:rsidRPr="00B02A3B">
        <w:rPr>
          <w:rFonts w:eastAsia="SimSun"/>
          <w:b/>
          <w:lang w:eastAsia="zh-CN"/>
        </w:rPr>
        <w:t>:</w:t>
      </w:r>
      <w:r>
        <w:rPr>
          <w:rFonts w:eastAsia="SimSun"/>
          <w:lang w:eastAsia="zh-CN"/>
        </w:rPr>
        <w:t xml:space="preserve"> </w:t>
      </w:r>
      <w:r w:rsidRPr="00406C4F">
        <w:rPr>
          <w:rStyle w:val="Hyperlink"/>
          <w:b/>
          <w:color w:val="auto"/>
          <w:u w:val="none"/>
        </w:rPr>
        <w:t xml:space="preserve">If pdsch-ConfigCommon does not include pdsch-TimeDomainAllocationList, </w:t>
      </w:r>
      <w:r>
        <w:rPr>
          <w:rStyle w:val="Hyperlink"/>
          <w:b/>
          <w:color w:val="auto"/>
          <w:u w:val="none"/>
        </w:rPr>
        <w:t>TDRA table restriction</w:t>
      </w:r>
      <w:r w:rsidRPr="00406C4F">
        <w:rPr>
          <w:rStyle w:val="Hyperlink"/>
          <w:b/>
          <w:color w:val="auto"/>
          <w:u w:val="none"/>
        </w:rPr>
        <w:t xml:space="preserve"> does not apply to UE-specific PDCCH (C-RNTI, MCS-C-RNTI, and CS-RNTI) in any common search space associated with CORESET 0.</w:t>
      </w:r>
      <w:r>
        <w:rPr>
          <w:rStyle w:val="Hyperlink"/>
          <w:b/>
          <w:color w:val="auto"/>
          <w:u w:val="none"/>
        </w:rPr>
        <w:t xml:space="preserve"> </w:t>
      </w:r>
      <w:r w:rsidRPr="00406C4F">
        <w:rPr>
          <w:rStyle w:val="Hyperlink"/>
          <w:b/>
          <w:color w:val="auto"/>
          <w:u w:val="none"/>
        </w:rPr>
        <w:t xml:space="preserve">If </w:t>
      </w:r>
      <w:r w:rsidRPr="00530EB8">
        <w:rPr>
          <w:rStyle w:val="Hyperlink"/>
          <w:b/>
          <w:color w:val="auto"/>
          <w:u w:val="none"/>
        </w:rPr>
        <w:t>pusch-ConfigCommon</w:t>
      </w:r>
      <w:r w:rsidRPr="00406C4F">
        <w:rPr>
          <w:rStyle w:val="Hyperlink"/>
          <w:b/>
          <w:color w:val="auto"/>
          <w:u w:val="none"/>
        </w:rPr>
        <w:t xml:space="preserve"> does not include </w:t>
      </w:r>
      <w:r w:rsidRPr="00530EB8">
        <w:rPr>
          <w:rStyle w:val="Hyperlink"/>
          <w:b/>
          <w:color w:val="auto"/>
          <w:u w:val="none"/>
        </w:rPr>
        <w:t>pusch-TimeDomainAllocationList</w:t>
      </w:r>
      <w:r w:rsidRPr="00406C4F">
        <w:rPr>
          <w:rStyle w:val="Hyperlink"/>
          <w:b/>
          <w:color w:val="auto"/>
          <w:u w:val="none"/>
        </w:rPr>
        <w:t xml:space="preserve">, </w:t>
      </w:r>
      <w:r>
        <w:rPr>
          <w:rStyle w:val="Hyperlink"/>
          <w:b/>
          <w:color w:val="auto"/>
          <w:u w:val="none"/>
        </w:rPr>
        <w:t>TDRA table restriction</w:t>
      </w:r>
      <w:r w:rsidRPr="00406C4F">
        <w:rPr>
          <w:rStyle w:val="Hyperlink"/>
          <w:b/>
          <w:color w:val="auto"/>
          <w:u w:val="none"/>
        </w:rPr>
        <w:t xml:space="preserve"> </w:t>
      </w:r>
      <w:r>
        <w:rPr>
          <w:rStyle w:val="Hyperlink"/>
          <w:b/>
          <w:color w:val="auto"/>
          <w:u w:val="none"/>
        </w:rPr>
        <w:t>applies</w:t>
      </w:r>
      <w:r w:rsidRPr="00406C4F">
        <w:rPr>
          <w:rStyle w:val="Hyperlink"/>
          <w:b/>
          <w:color w:val="auto"/>
          <w:u w:val="none"/>
        </w:rPr>
        <w:t xml:space="preserve"> to UE-specific PDCCH (C-RNTI, MCS-C-RNTI, and CS-RNTI) in any common search space associated with CORESET 0.</w:t>
      </w:r>
    </w:p>
    <w:p w14:paraId="5269B9E0" w14:textId="77777777" w:rsidR="00147A77" w:rsidRDefault="00147A77" w:rsidP="00147A77">
      <w:pPr>
        <w:rPr>
          <w:rStyle w:val="Hyperlink"/>
          <w:b/>
          <w:color w:val="auto"/>
          <w:u w:val="none"/>
        </w:rPr>
      </w:pPr>
      <w:r>
        <w:rPr>
          <w:rStyle w:val="Hyperlink"/>
          <w:b/>
          <w:color w:val="auto"/>
          <w:u w:val="none"/>
        </w:rPr>
        <w:t xml:space="preserve">Proposal 6: </w:t>
      </w:r>
      <w:r w:rsidRPr="00E47ABE">
        <w:rPr>
          <w:rStyle w:val="Hyperlink"/>
          <w:b/>
          <w:color w:val="auto"/>
          <w:u w:val="none"/>
        </w:rPr>
        <w:t xml:space="preserve">If </w:t>
      </w:r>
      <w:r w:rsidRPr="00406C4F">
        <w:rPr>
          <w:rStyle w:val="Hyperlink"/>
          <w:b/>
          <w:color w:val="auto"/>
          <w:u w:val="none"/>
        </w:rPr>
        <w:t>pdsch-ConfigCommon include</w:t>
      </w:r>
      <w:r>
        <w:rPr>
          <w:rStyle w:val="Hyperlink"/>
          <w:b/>
          <w:color w:val="auto"/>
          <w:u w:val="none"/>
        </w:rPr>
        <w:t>s</w:t>
      </w:r>
      <w:r w:rsidRPr="00406C4F">
        <w:rPr>
          <w:rStyle w:val="Hyperlink"/>
          <w:b/>
          <w:color w:val="auto"/>
          <w:u w:val="none"/>
        </w:rPr>
        <w:t xml:space="preserve"> pdsch-TimeDomainAllocationList</w:t>
      </w:r>
      <w:r>
        <w:rPr>
          <w:rStyle w:val="Hyperlink"/>
          <w:b/>
          <w:color w:val="auto"/>
          <w:u w:val="none"/>
        </w:rPr>
        <w:t xml:space="preserve"> and the indicated minimum K0 value is within the range of the K0 values of the common TDRA table entries, TDRA table restriction applies to UE specific PDCCH </w:t>
      </w:r>
      <w:r w:rsidRPr="00406C4F">
        <w:rPr>
          <w:rStyle w:val="Hyperlink"/>
          <w:b/>
          <w:color w:val="auto"/>
          <w:u w:val="none"/>
        </w:rPr>
        <w:t>(C-RNTI, MCS-C-RNTI, and CS-RNTI) in any common search space associated with CORESET 0.</w:t>
      </w:r>
      <w:r>
        <w:rPr>
          <w:rStyle w:val="Hyperlink"/>
          <w:b/>
          <w:color w:val="auto"/>
          <w:u w:val="none"/>
        </w:rPr>
        <w:t xml:space="preserve"> This principle also applies for UL case.</w:t>
      </w:r>
    </w:p>
    <w:p w14:paraId="293A2658" w14:textId="77777777" w:rsidR="00147A77" w:rsidRPr="00B02A3B" w:rsidRDefault="00147A77" w:rsidP="00147A77">
      <w:pPr>
        <w:rPr>
          <w:rFonts w:eastAsia="SimSun"/>
          <w:b/>
          <w:lang w:eastAsia="zh-CN"/>
        </w:rPr>
      </w:pPr>
      <w:r w:rsidRPr="00B02A3B">
        <w:rPr>
          <w:rFonts w:eastAsia="SimSun"/>
          <w:b/>
          <w:lang w:eastAsia="zh-CN"/>
        </w:rPr>
        <w:t xml:space="preserve">Proposal </w:t>
      </w:r>
      <w:r>
        <w:rPr>
          <w:rFonts w:eastAsia="SimSun"/>
          <w:b/>
          <w:lang w:eastAsia="zh-CN"/>
        </w:rPr>
        <w:t>7</w:t>
      </w:r>
      <w:r w:rsidRPr="00B02A3B">
        <w:rPr>
          <w:rFonts w:eastAsia="SimSun"/>
          <w:b/>
          <w:lang w:eastAsia="zh-CN"/>
        </w:rPr>
        <w:t xml:space="preserve">: If </w:t>
      </w:r>
      <w:r w:rsidRPr="00B02A3B">
        <w:rPr>
          <w:rStyle w:val="Hyperlink"/>
          <w:b/>
          <w:color w:val="auto"/>
          <w:u w:val="none"/>
        </w:rPr>
        <w:t xml:space="preserve">the </w:t>
      </w:r>
      <w:r w:rsidRPr="00B02A3B">
        <w:rPr>
          <w:rStyle w:val="Hyperlink"/>
          <w:b/>
          <w:color w:val="auto"/>
          <w:u w:val="none"/>
          <w:lang w:val="en-US"/>
        </w:rPr>
        <w:t xml:space="preserve">pdsch-TimeDomainAllocationList is not provided in pdsch-Config but provided in pdsch-ConfigCommon, proposal </w:t>
      </w:r>
      <w:r>
        <w:rPr>
          <w:rStyle w:val="Hyperlink"/>
          <w:b/>
          <w:color w:val="auto"/>
          <w:u w:val="none"/>
          <w:lang w:val="en-US"/>
        </w:rPr>
        <w:t>5</w:t>
      </w:r>
      <w:r w:rsidRPr="00B02A3B">
        <w:rPr>
          <w:rStyle w:val="Hyperlink"/>
          <w:b/>
          <w:color w:val="auto"/>
          <w:u w:val="none"/>
          <w:lang w:val="en-US"/>
        </w:rPr>
        <w:t xml:space="preserve"> and </w:t>
      </w:r>
      <w:r>
        <w:rPr>
          <w:rStyle w:val="Hyperlink"/>
          <w:b/>
          <w:color w:val="auto"/>
          <w:u w:val="none"/>
          <w:lang w:val="en-US"/>
        </w:rPr>
        <w:t>6</w:t>
      </w:r>
      <w:r w:rsidRPr="00B02A3B">
        <w:rPr>
          <w:rStyle w:val="Hyperlink"/>
          <w:b/>
          <w:color w:val="auto"/>
          <w:u w:val="none"/>
          <w:lang w:val="en-US"/>
        </w:rPr>
        <w:t xml:space="preserve"> would apply to all the search spaces.</w:t>
      </w:r>
    </w:p>
    <w:p w14:paraId="2943278E" w14:textId="38462435" w:rsidR="00BF0B61" w:rsidRPr="003646DA" w:rsidRDefault="00BF0B61" w:rsidP="008C0A8E">
      <w:pPr>
        <w:rPr>
          <w:b/>
          <w:lang w:eastAsia="ja-JP"/>
        </w:rPr>
      </w:pPr>
    </w:p>
    <w:p w14:paraId="3549B4EB" w14:textId="77777777" w:rsidR="002E2FAF" w:rsidRDefault="002E2FAF" w:rsidP="000E7739">
      <w:pPr>
        <w:pStyle w:val="Heading1"/>
        <w:rPr>
          <w:rFonts w:cs="Arial"/>
        </w:rPr>
      </w:pPr>
      <w:bookmarkStart w:id="0" w:name="_GoBack"/>
      <w:bookmarkEnd w:id="0"/>
      <w:r>
        <w:rPr>
          <w:rFonts w:cs="Arial" w:hint="eastAsia"/>
        </w:rPr>
        <w:t>References</w:t>
      </w:r>
    </w:p>
    <w:p w14:paraId="0B5530C3" w14:textId="08C21FA7" w:rsidR="004075F1" w:rsidRDefault="006051C6" w:rsidP="0058051F">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00465686" w:rsidRPr="00465686">
        <w:rPr>
          <w:rFonts w:eastAsia="SimSun"/>
          <w:lang w:val="en-US" w:eastAsia="zh-CN"/>
        </w:rPr>
        <w:t>RAN1 Chairman’s Notes</w:t>
      </w:r>
      <w:r w:rsidR="00465686">
        <w:rPr>
          <w:rFonts w:eastAsia="SimSun"/>
          <w:lang w:val="en-US" w:eastAsia="zh-CN"/>
        </w:rPr>
        <w:t>,</w:t>
      </w:r>
      <w:r w:rsidR="00465686" w:rsidRPr="00465686">
        <w:rPr>
          <w:rFonts w:eastAsia="SimSun"/>
          <w:lang w:val="en-US" w:eastAsia="zh-CN"/>
        </w:rPr>
        <w:t xml:space="preserve"> 3GPP TSG RAN WG1 Meeting #97</w:t>
      </w:r>
      <w:r w:rsidR="00465686">
        <w:rPr>
          <w:rFonts w:eastAsia="SimSun"/>
          <w:lang w:val="en-US" w:eastAsia="zh-CN"/>
        </w:rPr>
        <w:t xml:space="preserve"> </w:t>
      </w:r>
    </w:p>
    <w:p w14:paraId="638037A7" w14:textId="725C71C6" w:rsidR="00FA5DFC" w:rsidRDefault="00FA5DFC" w:rsidP="00FA5DFC">
      <w:pPr>
        <w:rPr>
          <w:rFonts w:eastAsia="SimSun"/>
          <w:lang w:val="en-US" w:eastAsia="zh-CN"/>
        </w:rPr>
      </w:pPr>
      <w:r>
        <w:rPr>
          <w:rFonts w:eastAsia="SimSun"/>
          <w:lang w:val="en-US" w:eastAsia="zh-CN"/>
        </w:rPr>
        <w:t xml:space="preserve">[2] </w:t>
      </w:r>
      <w:r w:rsidRPr="00465686">
        <w:rPr>
          <w:rFonts w:eastAsia="SimSun"/>
          <w:lang w:val="en-US" w:eastAsia="zh-CN"/>
        </w:rPr>
        <w:t>RAN1 Chairman’s Notes</w:t>
      </w:r>
      <w:r>
        <w:rPr>
          <w:rFonts w:eastAsia="SimSun"/>
          <w:lang w:val="en-US" w:eastAsia="zh-CN"/>
        </w:rPr>
        <w:t xml:space="preserve">, 3GPP TSG RAN WG1 Meeting #98 </w:t>
      </w:r>
    </w:p>
    <w:p w14:paraId="5F85B875" w14:textId="2A55E2C0" w:rsidR="00C07559" w:rsidRDefault="00C07559" w:rsidP="00FA5DFC">
      <w:pPr>
        <w:rPr>
          <w:rFonts w:eastAsia="SimSun"/>
          <w:lang w:val="en-US" w:eastAsia="zh-CN"/>
        </w:rPr>
      </w:pPr>
      <w:r>
        <w:rPr>
          <w:rFonts w:eastAsia="SimSun"/>
          <w:lang w:val="en-US" w:eastAsia="zh-CN"/>
        </w:rPr>
        <w:t xml:space="preserve">[3] </w:t>
      </w:r>
      <w:r w:rsidR="008B799E" w:rsidRPr="008B799E">
        <w:rPr>
          <w:rFonts w:eastAsia="SimSun"/>
          <w:lang w:val="en-US" w:eastAsia="zh-CN"/>
        </w:rPr>
        <w:t>R1-1910597</w:t>
      </w:r>
      <w:r w:rsidR="008B799E">
        <w:rPr>
          <w:rFonts w:eastAsia="SimSun"/>
          <w:lang w:val="en-US" w:eastAsia="zh-CN"/>
        </w:rPr>
        <w:t xml:space="preserve">, </w:t>
      </w:r>
      <w:r w:rsidR="008B799E">
        <w:t>Discussion on PDCCH-based power saving signal/channel (PoSS), Panasoinc</w:t>
      </w:r>
    </w:p>
    <w:p w14:paraId="665F58A3" w14:textId="72D8542E" w:rsidR="00C24683" w:rsidRDefault="00C24683" w:rsidP="00C24683">
      <w:pPr>
        <w:rPr>
          <w:rFonts w:eastAsia="SimSun"/>
          <w:lang w:val="en-US" w:eastAsia="zh-CN"/>
        </w:rPr>
      </w:pPr>
    </w:p>
    <w:p w14:paraId="70226949" w14:textId="350A803F" w:rsidR="00AC5F96" w:rsidRDefault="00C24683" w:rsidP="00C24683">
      <w:pPr>
        <w:pStyle w:val="Heading1"/>
        <w:rPr>
          <w:rFonts w:cs="Arial"/>
        </w:rPr>
      </w:pPr>
      <w:r w:rsidRPr="00C24683">
        <w:rPr>
          <w:rFonts w:cs="Arial"/>
        </w:rPr>
        <w:t>Appendix</w:t>
      </w:r>
    </w:p>
    <w:p w14:paraId="06444C04" w14:textId="77777777" w:rsidR="00147A77" w:rsidRDefault="00147A77" w:rsidP="005A63F2">
      <w:pPr>
        <w:rPr>
          <w:b/>
          <w:u w:val="single"/>
        </w:rPr>
      </w:pPr>
    </w:p>
    <w:p w14:paraId="4F33C3F6" w14:textId="7E6F134C" w:rsidR="005A63F2" w:rsidRPr="00147A77" w:rsidRDefault="00BA5BB0" w:rsidP="005A63F2">
      <w:pPr>
        <w:rPr>
          <w:b/>
          <w:u w:val="single"/>
        </w:rPr>
      </w:pPr>
      <w:r w:rsidRPr="00B02A3B">
        <w:rPr>
          <w:b/>
          <w:u w:val="single"/>
        </w:rPr>
        <w:t>Agreements on RAN1#97 meeting:</w:t>
      </w:r>
    </w:p>
    <w:p w14:paraId="0FF18EBC" w14:textId="77777777" w:rsidR="005A63F2" w:rsidRPr="00E67834" w:rsidRDefault="005A63F2" w:rsidP="005A63F2">
      <w:r w:rsidRPr="00E67834">
        <w:rPr>
          <w:highlight w:val="green"/>
        </w:rPr>
        <w:t>Agreements</w:t>
      </w:r>
      <w:r w:rsidRPr="00E67834">
        <w:t>:</w:t>
      </w:r>
    </w:p>
    <w:p w14:paraId="40FD7805" w14:textId="77777777" w:rsidR="005A63F2" w:rsidRPr="00E67834" w:rsidRDefault="005A63F2" w:rsidP="005A63F2">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signalling(s) from gNB to adapt the minimum applicable value(s) of K0, K2 and/or aperiodic CSI-RS triggering offset (with/without QCL_typeD configured).</w:t>
      </w:r>
    </w:p>
    <w:p w14:paraId="56F23AB8" w14:textId="77777777" w:rsidR="005A63F2" w:rsidRPr="00E67834" w:rsidRDefault="005A63F2" w:rsidP="005A63F2">
      <w:pPr>
        <w:rPr>
          <w:color w:val="000000"/>
          <w:lang w:val="en-US"/>
        </w:rPr>
      </w:pPr>
    </w:p>
    <w:p w14:paraId="25C39C0E" w14:textId="77777777" w:rsidR="005A63F2" w:rsidRPr="00E67834" w:rsidRDefault="005A63F2" w:rsidP="005A63F2">
      <w:pPr>
        <w:rPr>
          <w:color w:val="000000"/>
          <w:lang w:val="en-US"/>
        </w:rPr>
      </w:pPr>
      <w:r w:rsidRPr="00E67834">
        <w:rPr>
          <w:color w:val="000000"/>
          <w:highlight w:val="green"/>
          <w:lang w:val="en-US"/>
        </w:rPr>
        <w:t>Agreements</w:t>
      </w:r>
      <w:r w:rsidRPr="00E67834">
        <w:rPr>
          <w:color w:val="000000"/>
          <w:lang w:val="en-US"/>
        </w:rPr>
        <w:t>:</w:t>
      </w:r>
    </w:p>
    <w:p w14:paraId="5C469E8D" w14:textId="77777777" w:rsidR="005A63F2" w:rsidRPr="00E67834" w:rsidRDefault="005A63F2" w:rsidP="005A63F2">
      <w:pPr>
        <w:pStyle w:val="ListParagraph"/>
      </w:pPr>
      <w:r w:rsidRPr="00E67834">
        <w:rPr>
          <w:color w:val="000000"/>
        </w:rPr>
        <w:t>To adapt the minimum applicable value of K0</w:t>
      </w:r>
      <w:r w:rsidRPr="00E67834">
        <w:t xml:space="preserve"> (K2) for an active DL (UL) BWP, indication of the minimum applicable value is supported.</w:t>
      </w:r>
    </w:p>
    <w:p w14:paraId="1C3D5C6B" w14:textId="77777777" w:rsidR="005A63F2" w:rsidRPr="00E67834" w:rsidRDefault="005A63F2" w:rsidP="005A63F2">
      <w:pPr>
        <w:pStyle w:val="ListParagraph"/>
        <w:numPr>
          <w:ilvl w:val="0"/>
          <w:numId w:val="257"/>
        </w:numPr>
        <w:spacing w:after="0"/>
        <w:ind w:left="1208"/>
        <w:contextualSpacing w:val="0"/>
      </w:pPr>
      <w:r w:rsidRPr="00E67834">
        <w:t>FFS: Direct assignment of the minimum application value, indication of one value from one or multiple preconfigured or predetermined value(s), and/or implicit indication.</w:t>
      </w:r>
    </w:p>
    <w:p w14:paraId="790F3C80" w14:textId="77777777" w:rsidR="005A63F2" w:rsidRPr="00E67834" w:rsidRDefault="005A63F2" w:rsidP="005A63F2">
      <w:pPr>
        <w:pStyle w:val="ListParagraph"/>
        <w:numPr>
          <w:ilvl w:val="0"/>
          <w:numId w:val="257"/>
        </w:numPr>
        <w:spacing w:after="0"/>
        <w:ind w:left="1208"/>
        <w:contextualSpacing w:val="0"/>
      </w:pPr>
      <w:r w:rsidRPr="00E67834">
        <w:t>FFS: How the indicated minimum applicable value is applied to the selection of a DL (UL) TDRA entry. Example directions include at least the following:</w:t>
      </w:r>
    </w:p>
    <w:p w14:paraId="5890ED37" w14:textId="77777777" w:rsidR="005A63F2" w:rsidRPr="00E67834" w:rsidRDefault="005A63F2" w:rsidP="005A63F2">
      <w:pPr>
        <w:pStyle w:val="ListParagraph"/>
        <w:numPr>
          <w:ilvl w:val="1"/>
          <w:numId w:val="257"/>
        </w:numPr>
        <w:spacing w:after="0"/>
        <w:ind w:left="1928"/>
        <w:contextualSpacing w:val="0"/>
      </w:pPr>
      <w:r w:rsidRPr="00E67834">
        <w:t>Excluding the invalid TDRA entries</w:t>
      </w:r>
    </w:p>
    <w:p w14:paraId="4AE9346A" w14:textId="77777777" w:rsidR="005A63F2" w:rsidRPr="00E67834" w:rsidRDefault="005A63F2" w:rsidP="005A63F2">
      <w:pPr>
        <w:pStyle w:val="ListParagraph"/>
        <w:numPr>
          <w:ilvl w:val="1"/>
          <w:numId w:val="257"/>
        </w:numPr>
        <w:spacing w:after="0"/>
        <w:ind w:left="1928"/>
        <w:contextualSpacing w:val="0"/>
      </w:pPr>
      <w:r w:rsidRPr="00E67834">
        <w:t>Re-interpret the selected K0 (K2) value</w:t>
      </w:r>
    </w:p>
    <w:p w14:paraId="6F8CB3C0" w14:textId="77777777" w:rsidR="005A63F2" w:rsidRPr="00E67834" w:rsidRDefault="005A63F2" w:rsidP="005A63F2">
      <w:pPr>
        <w:pStyle w:val="ListParagraph"/>
        <w:ind w:left="0"/>
      </w:pPr>
      <w:r w:rsidRPr="00E67834">
        <w:rPr>
          <w:highlight w:val="green"/>
        </w:rPr>
        <w:t>Agreements</w:t>
      </w:r>
      <w:r w:rsidRPr="00E67834">
        <w:t>:</w:t>
      </w:r>
    </w:p>
    <w:p w14:paraId="03D8C683" w14:textId="77777777" w:rsidR="005A63F2" w:rsidRPr="00E67834" w:rsidRDefault="005A63F2" w:rsidP="005A63F2">
      <w:r w:rsidRPr="00E67834">
        <w:t>When UE is indicated of the minimum applicable value of K0 (K2) for an active DL (UL) BWP, the application method to the selection of a DL (UL) TDRA entry is to be decided from:</w:t>
      </w:r>
    </w:p>
    <w:p w14:paraId="2E444983" w14:textId="77777777" w:rsidR="005A63F2" w:rsidRPr="00E67834" w:rsidRDefault="005A63F2" w:rsidP="005A63F2">
      <w:pPr>
        <w:pStyle w:val="ListParagraph"/>
        <w:numPr>
          <w:ilvl w:val="0"/>
          <w:numId w:val="260"/>
        </w:numPr>
        <w:spacing w:after="0"/>
        <w:contextualSpacing w:val="0"/>
      </w:pPr>
      <w:r w:rsidRPr="00E67834">
        <w:t xml:space="preserve">An entry in the active DL (UL) TDRA table with K0 (K2) value smaller than the indicated minimum is not expected by or not valid for the UE for the TDRA indication(s) </w:t>
      </w:r>
    </w:p>
    <w:p w14:paraId="0CC4E9BB" w14:textId="77777777" w:rsidR="005A63F2" w:rsidRPr="00E67834" w:rsidRDefault="005A63F2" w:rsidP="005A63F2">
      <w:pPr>
        <w:pStyle w:val="ListParagraph"/>
        <w:ind w:left="0"/>
      </w:pPr>
    </w:p>
    <w:p w14:paraId="794754D1" w14:textId="77777777" w:rsidR="005A63F2" w:rsidRPr="00E67834" w:rsidRDefault="005A63F2" w:rsidP="005A63F2">
      <w:pPr>
        <w:rPr>
          <w:color w:val="000000"/>
        </w:rPr>
      </w:pPr>
    </w:p>
    <w:p w14:paraId="408DC45F" w14:textId="77777777" w:rsidR="005A63F2" w:rsidRPr="00E67834" w:rsidRDefault="005A63F2" w:rsidP="005A63F2">
      <w:r w:rsidRPr="00E67834">
        <w:rPr>
          <w:highlight w:val="green"/>
        </w:rPr>
        <w:t>Agreements</w:t>
      </w:r>
      <w:r w:rsidRPr="00E67834">
        <w:t>:</w:t>
      </w:r>
    </w:p>
    <w:p w14:paraId="19B34076" w14:textId="77777777" w:rsidR="005A63F2" w:rsidRPr="00E67834" w:rsidRDefault="005A63F2" w:rsidP="005A63F2">
      <w:pPr>
        <w:ind w:left="568"/>
      </w:pPr>
      <w:r w:rsidRPr="00E67834">
        <w:t>At least for the L1-based adaptation on the minimum applicable value of K2, it does not apply to PUSCH scheduled by MAC RAR for at least contention-based RACH procedure.</w:t>
      </w:r>
    </w:p>
    <w:p w14:paraId="0CBCC171" w14:textId="77777777" w:rsidR="005A63F2" w:rsidRPr="00E67834" w:rsidRDefault="005A63F2" w:rsidP="005A63F2">
      <w:pPr>
        <w:pStyle w:val="ListParagraph"/>
        <w:numPr>
          <w:ilvl w:val="0"/>
          <w:numId w:val="258"/>
        </w:numPr>
        <w:spacing w:after="0"/>
        <w:ind w:left="1288"/>
        <w:contextualSpacing w:val="0"/>
      </w:pPr>
      <w:r w:rsidRPr="00E67834">
        <w:t xml:space="preserve">FFS: Exclude contention-free RACH </w:t>
      </w:r>
    </w:p>
    <w:p w14:paraId="4055C5F8" w14:textId="77777777" w:rsidR="005A63F2" w:rsidRPr="00E67834" w:rsidRDefault="005A63F2" w:rsidP="005A63F2">
      <w:pPr>
        <w:pStyle w:val="ListParagraph"/>
        <w:numPr>
          <w:ilvl w:val="0"/>
          <w:numId w:val="258"/>
        </w:numPr>
        <w:spacing w:after="0"/>
        <w:ind w:left="1288"/>
        <w:contextualSpacing w:val="0"/>
      </w:pPr>
      <w:r w:rsidRPr="00E67834">
        <w:t>FFS: Exclude PUSCH scheduled with TC-RNTI</w:t>
      </w:r>
    </w:p>
    <w:p w14:paraId="3598A498" w14:textId="77777777" w:rsidR="005A63F2" w:rsidRPr="00E67834" w:rsidRDefault="005A63F2" w:rsidP="005A63F2"/>
    <w:p w14:paraId="3BEF2B78" w14:textId="77777777" w:rsidR="005A63F2" w:rsidRPr="00E67834" w:rsidRDefault="005A63F2" w:rsidP="005A63F2">
      <w:pPr>
        <w:rPr>
          <w:highlight w:val="green"/>
        </w:rPr>
      </w:pPr>
      <w:r w:rsidRPr="00E67834">
        <w:rPr>
          <w:highlight w:val="green"/>
        </w:rPr>
        <w:t>Agreements:</w:t>
      </w:r>
    </w:p>
    <w:p w14:paraId="616362AC" w14:textId="77777777" w:rsidR="005A63F2" w:rsidRPr="00E67834" w:rsidRDefault="005A63F2" w:rsidP="005A63F2">
      <w:pPr>
        <w:pStyle w:val="ListParagraph"/>
        <w:numPr>
          <w:ilvl w:val="0"/>
          <w:numId w:val="259"/>
        </w:numPr>
        <w:spacing w:after="0"/>
        <w:contextualSpacing w:val="0"/>
      </w:pPr>
      <w:r w:rsidRPr="00E67834">
        <w:rPr>
          <w:color w:val="000000"/>
        </w:rPr>
        <w:t>To adapt the minimum applicable value of</w:t>
      </w:r>
      <w:r w:rsidRPr="00E67834">
        <w:t xml:space="preserve"> the aperiodic CSI-RS triggering offset for an active DL BWP, implicit indication by defining</w:t>
      </w:r>
      <w:r w:rsidRPr="00E67834">
        <w:rPr>
          <w:color w:val="000000"/>
        </w:rPr>
        <w:t xml:space="preserve"> the minimum applicable value the same as </w:t>
      </w:r>
      <w:r w:rsidRPr="00E67834">
        <w:t>the minimum applicable K0 value when indicated is supported.</w:t>
      </w:r>
    </w:p>
    <w:p w14:paraId="3CCD56A6" w14:textId="77777777" w:rsidR="005A63F2" w:rsidRPr="00E67834" w:rsidRDefault="005A63F2" w:rsidP="005A63F2"/>
    <w:p w14:paraId="2C81E2F1" w14:textId="77777777" w:rsidR="005A63F2" w:rsidRPr="00E67834" w:rsidRDefault="005A63F2" w:rsidP="005A63F2">
      <w:r w:rsidRPr="00E67834">
        <w:rPr>
          <w:highlight w:val="green"/>
        </w:rPr>
        <w:t>Agreements</w:t>
      </w:r>
      <w:r w:rsidRPr="00E67834">
        <w:t>:</w:t>
      </w:r>
    </w:p>
    <w:p w14:paraId="0DEBF9B7" w14:textId="77777777" w:rsidR="005A63F2" w:rsidRPr="00E67834" w:rsidRDefault="005A63F2" w:rsidP="005A63F2">
      <w:pPr>
        <w:ind w:firstLine="284"/>
      </w:pPr>
      <w:r w:rsidRPr="00E67834">
        <w:t>At least for the L1-based adaptation on the minimum applicable value of K2, it does not apply to:</w:t>
      </w:r>
    </w:p>
    <w:p w14:paraId="30D7A3DE" w14:textId="77777777" w:rsidR="005A63F2" w:rsidRPr="00E67834" w:rsidRDefault="005A63F2" w:rsidP="005A63F2">
      <w:pPr>
        <w:pStyle w:val="ListParagraph"/>
        <w:numPr>
          <w:ilvl w:val="0"/>
          <w:numId w:val="261"/>
        </w:numPr>
        <w:spacing w:after="0"/>
        <w:ind w:left="720"/>
        <w:contextualSpacing w:val="0"/>
      </w:pPr>
      <w:r w:rsidRPr="00E67834">
        <w:t>PUSCH scheduled by RAR UL grants for contention-free RACH procedure</w:t>
      </w:r>
    </w:p>
    <w:p w14:paraId="5BB652F0" w14:textId="77777777" w:rsidR="005A63F2" w:rsidRPr="00E67834" w:rsidRDefault="005A63F2" w:rsidP="005A63F2">
      <w:pPr>
        <w:pStyle w:val="ListParagraph"/>
        <w:numPr>
          <w:ilvl w:val="0"/>
          <w:numId w:val="261"/>
        </w:numPr>
        <w:spacing w:after="0"/>
        <w:ind w:left="720"/>
        <w:contextualSpacing w:val="0"/>
      </w:pPr>
      <w:r w:rsidRPr="00E67834">
        <w:t>PUSCH scheduled with TC-RNTI</w:t>
      </w:r>
    </w:p>
    <w:p w14:paraId="7C98B27A" w14:textId="77777777" w:rsidR="005A63F2" w:rsidRPr="00E67834" w:rsidRDefault="005A63F2" w:rsidP="005A63F2"/>
    <w:p w14:paraId="0903E4BD" w14:textId="77777777" w:rsidR="005A63F2" w:rsidRPr="005D4DF8" w:rsidRDefault="005A63F2" w:rsidP="005A63F2">
      <w:pPr>
        <w:rPr>
          <w:b/>
          <w:u w:val="single"/>
        </w:rPr>
      </w:pPr>
      <w:r w:rsidRPr="005D4DF8">
        <w:rPr>
          <w:b/>
          <w:u w:val="single"/>
        </w:rPr>
        <w:t>Conclusion:</w:t>
      </w:r>
    </w:p>
    <w:p w14:paraId="756AE838" w14:textId="77777777" w:rsidR="005A63F2" w:rsidRPr="00E67834" w:rsidRDefault="005A63F2" w:rsidP="005A63F2">
      <w:pPr>
        <w:spacing w:before="40" w:after="40"/>
      </w:pPr>
      <w:r w:rsidRPr="00E67834">
        <w:lastRenderedPageBreak/>
        <w:t xml:space="preserve">Companies are encouraged to check the following proposal for the application delay: </w:t>
      </w:r>
    </w:p>
    <w:p w14:paraId="215BAA13" w14:textId="77777777" w:rsidR="005A63F2" w:rsidRPr="00E67834" w:rsidRDefault="005A63F2" w:rsidP="005A63F2">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signalling(s)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54986CF3"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X = max(Y, Z)</w:t>
      </w:r>
    </w:p>
    <w:p w14:paraId="76987C24"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Y is the minimum applicable K0 value prior to the indicated change</w:t>
      </w:r>
    </w:p>
    <w:p w14:paraId="52DF776C"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Z = [1]</w:t>
      </w:r>
    </w:p>
    <w:p w14:paraId="61F55E4C" w14:textId="77777777" w:rsidR="005A63F2" w:rsidRPr="00E67834" w:rsidRDefault="005A63F2" w:rsidP="005A63F2">
      <w:pPr>
        <w:pStyle w:val="ListParagraph"/>
        <w:numPr>
          <w:ilvl w:val="1"/>
          <w:numId w:val="262"/>
        </w:numPr>
        <w:spacing w:after="0"/>
        <w:contextualSpacing w:val="0"/>
        <w:rPr>
          <w:color w:val="000000"/>
        </w:rPr>
      </w:pPr>
      <w:r w:rsidRPr="00E67834">
        <w:rPr>
          <w:color w:val="000000"/>
        </w:rPr>
        <w:t xml:space="preserve">Z is the smallest feasible non-zero application delay that may depend on DL SCS </w:t>
      </w:r>
    </w:p>
    <w:p w14:paraId="1D2F7150" w14:textId="77777777" w:rsidR="005A63F2" w:rsidRPr="00E67834" w:rsidRDefault="005A63F2" w:rsidP="005A63F2">
      <w:pPr>
        <w:pStyle w:val="ListParagraph"/>
        <w:numPr>
          <w:ilvl w:val="1"/>
          <w:numId w:val="262"/>
        </w:numPr>
        <w:spacing w:after="0"/>
        <w:contextualSpacing w:val="0"/>
        <w:rPr>
          <w:color w:val="000000"/>
        </w:rPr>
      </w:pPr>
      <w:r w:rsidRPr="00E67834">
        <w:rPr>
          <w:color w:val="000000"/>
        </w:rPr>
        <w:t>FFS: Z &gt; 1 for 60kHz/120kHz SCS or multi-TRP</w:t>
      </w:r>
    </w:p>
    <w:p w14:paraId="401ACC86"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FFS: Cross-carrier scheduling with different numerologies</w:t>
      </w:r>
    </w:p>
    <w:p w14:paraId="5F250EF0"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FFS: interruption time, if any</w:t>
      </w:r>
    </w:p>
    <w:p w14:paraId="2BBAFA5C" w14:textId="77777777" w:rsidR="005A63F2" w:rsidRPr="00E67834" w:rsidRDefault="005A63F2" w:rsidP="005A63F2"/>
    <w:p w14:paraId="6B02EB78" w14:textId="581E2474" w:rsidR="004A4285" w:rsidRPr="00B02A3B" w:rsidRDefault="00BA5BB0" w:rsidP="00C24683">
      <w:pPr>
        <w:rPr>
          <w:b/>
          <w:u w:val="single"/>
        </w:rPr>
      </w:pPr>
      <w:r w:rsidRPr="00B02A3B">
        <w:rPr>
          <w:b/>
          <w:u w:val="single"/>
        </w:rPr>
        <w:t>Agreements on RAN1#98 meeting</w:t>
      </w:r>
    </w:p>
    <w:p w14:paraId="6C8085F0" w14:textId="77777777" w:rsidR="002A416C" w:rsidRPr="00367038" w:rsidRDefault="002A416C" w:rsidP="002A416C">
      <w:pPr>
        <w:rPr>
          <w:lang w:eastAsia="x-none"/>
        </w:rPr>
      </w:pPr>
      <w:r w:rsidRPr="00367038">
        <w:rPr>
          <w:highlight w:val="green"/>
          <w:lang w:eastAsia="x-none"/>
        </w:rPr>
        <w:t>Agreements</w:t>
      </w:r>
      <w:r w:rsidRPr="00367038">
        <w:rPr>
          <w:lang w:eastAsia="x-none"/>
        </w:rPr>
        <w:t>:</w:t>
      </w:r>
    </w:p>
    <w:p w14:paraId="199F48FE" w14:textId="77777777" w:rsidR="002A416C" w:rsidRPr="00367038" w:rsidRDefault="002A416C" w:rsidP="002A416C">
      <w:pPr>
        <w:numPr>
          <w:ilvl w:val="0"/>
          <w:numId w:val="266"/>
        </w:numPr>
        <w:spacing w:after="0"/>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14:paraId="429AFEF5" w14:textId="5D16E3C5" w:rsidR="005A63F2" w:rsidRDefault="005A63F2" w:rsidP="00C24683">
      <w:pPr>
        <w:rPr>
          <w:rFonts w:eastAsia="SimSun"/>
          <w:lang w:eastAsia="zh-CN"/>
        </w:rPr>
      </w:pPr>
    </w:p>
    <w:p w14:paraId="73002E56" w14:textId="77777777" w:rsidR="002A416C" w:rsidRPr="00FD5D0B" w:rsidRDefault="002A416C" w:rsidP="002A416C">
      <w:pPr>
        <w:rPr>
          <w:lang w:eastAsia="x-none"/>
        </w:rPr>
      </w:pPr>
      <w:r w:rsidRPr="00FD5D0B">
        <w:rPr>
          <w:highlight w:val="green"/>
          <w:lang w:eastAsia="x-none"/>
        </w:rPr>
        <w:t>Agreements</w:t>
      </w:r>
      <w:r w:rsidRPr="00FD5D0B">
        <w:rPr>
          <w:lang w:eastAsia="x-none"/>
        </w:rPr>
        <w:t>:</w:t>
      </w:r>
    </w:p>
    <w:p w14:paraId="68FE904D" w14:textId="77777777" w:rsidR="002A416C" w:rsidRPr="00FD5D0B" w:rsidRDefault="002A416C" w:rsidP="002A416C">
      <w:pPr>
        <w:rPr>
          <w:lang w:eastAsia="x-none"/>
        </w:rPr>
      </w:pPr>
      <w:r w:rsidRPr="00FD5D0B">
        <w:rPr>
          <w:lang w:eastAsia="x-none"/>
        </w:rPr>
        <w:t>Scheduling DCI format(s), 1-1 and/or 0-1, to indicate the minimum applicable value of K0 (K2) for active DL (UL) BWP during Active Time is supported</w:t>
      </w:r>
    </w:p>
    <w:p w14:paraId="08F2CBF1" w14:textId="77777777" w:rsidR="002A416C" w:rsidRPr="00FD5D0B" w:rsidRDefault="002A416C" w:rsidP="002A416C">
      <w:pPr>
        <w:numPr>
          <w:ilvl w:val="0"/>
          <w:numId w:val="267"/>
        </w:numPr>
        <w:spacing w:after="0"/>
        <w:rPr>
          <w:lang w:eastAsia="x-none"/>
        </w:rPr>
      </w:pPr>
      <w:r w:rsidRPr="00FD5D0B">
        <w:rPr>
          <w:lang w:eastAsia="x-none"/>
        </w:rPr>
        <w:t>FFS: Whether and how other scheduling DCI format(s) during Active Time can be used</w:t>
      </w:r>
    </w:p>
    <w:p w14:paraId="65869A97" w14:textId="77777777" w:rsidR="002A416C" w:rsidRPr="00FD5D0B" w:rsidRDefault="002A416C" w:rsidP="002A416C">
      <w:pPr>
        <w:numPr>
          <w:ilvl w:val="0"/>
          <w:numId w:val="267"/>
        </w:numPr>
        <w:spacing w:after="0"/>
        <w:rPr>
          <w:lang w:eastAsia="x-none"/>
        </w:rPr>
      </w:pPr>
      <w:r w:rsidRPr="00FD5D0B">
        <w:rPr>
          <w:lang w:eastAsia="x-none"/>
        </w:rPr>
        <w:t>FFS whether to have joint or separate indication for DL &amp; UL</w:t>
      </w:r>
    </w:p>
    <w:p w14:paraId="77E57BFA" w14:textId="77777777" w:rsidR="002A416C" w:rsidRDefault="002A416C" w:rsidP="002A416C">
      <w:pPr>
        <w:pStyle w:val="ListParagraph"/>
        <w:ind w:left="0"/>
      </w:pPr>
    </w:p>
    <w:p w14:paraId="39D21FF4" w14:textId="77777777" w:rsidR="002A416C" w:rsidRPr="003D5F1E" w:rsidRDefault="002A416C" w:rsidP="002A416C">
      <w:pPr>
        <w:rPr>
          <w:b/>
          <w:bCs/>
          <w:lang w:eastAsia="x-none"/>
        </w:rPr>
      </w:pPr>
      <w:r w:rsidRPr="003D5F1E">
        <w:rPr>
          <w:highlight w:val="green"/>
          <w:lang w:eastAsia="x-none"/>
        </w:rPr>
        <w:t>Agreement</w:t>
      </w:r>
      <w:r w:rsidRPr="00667F90">
        <w:rPr>
          <w:highlight w:val="green"/>
          <w:lang w:eastAsia="x-none"/>
        </w:rPr>
        <w:t>s</w:t>
      </w:r>
      <w:r w:rsidRPr="00667F90">
        <w:rPr>
          <w:lang w:eastAsia="x-none"/>
        </w:rPr>
        <w:t>:</w:t>
      </w:r>
    </w:p>
    <w:p w14:paraId="4D20B07A" w14:textId="77777777" w:rsidR="002A416C" w:rsidRPr="003D5F1E" w:rsidRDefault="002A416C" w:rsidP="002A416C">
      <w:pPr>
        <w:pStyle w:val="Caption"/>
        <w:rPr>
          <w:b w:val="0"/>
          <w:bCs/>
        </w:rPr>
      </w:pPr>
      <w:r w:rsidRPr="003D5F1E">
        <w:rPr>
          <w:b w:val="0"/>
          <w:bCs/>
          <w:color w:val="000000"/>
          <w:lang w:val="en-US"/>
        </w:rPr>
        <w:t>To adapt the minimum applicable value of K0</w:t>
      </w:r>
      <w:r w:rsidRPr="003D5F1E">
        <w:rPr>
          <w:b w:val="0"/>
          <w:bCs/>
        </w:rPr>
        <w:t xml:space="preserve"> (K2) for an active DL (UL) BWP for the carrier where PDSCH(PUSCH) is transmitted, the following is supported:</w:t>
      </w:r>
    </w:p>
    <w:p w14:paraId="7A1F142E" w14:textId="77777777" w:rsidR="002A416C" w:rsidRPr="003D5F1E" w:rsidRDefault="002A416C" w:rsidP="002A416C">
      <w:pPr>
        <w:numPr>
          <w:ilvl w:val="0"/>
          <w:numId w:val="268"/>
        </w:numPr>
        <w:spacing w:after="0"/>
      </w:pPr>
      <w:r w:rsidRPr="003D5F1E">
        <w:t xml:space="preserve">One or two RRC configured values for restriction to the active TDRA table </w:t>
      </w:r>
    </w:p>
    <w:p w14:paraId="15561D14" w14:textId="77777777" w:rsidR="002A416C" w:rsidRPr="003D5F1E" w:rsidRDefault="002A416C" w:rsidP="002A416C">
      <w:pPr>
        <w:numPr>
          <w:ilvl w:val="0"/>
          <w:numId w:val="268"/>
        </w:numPr>
        <w:spacing w:after="0"/>
      </w:pPr>
      <w:r w:rsidRPr="003D5F1E">
        <w:t xml:space="preserve">RRC configuration is per BWP </w:t>
      </w:r>
    </w:p>
    <w:p w14:paraId="23A63F31" w14:textId="77777777" w:rsidR="002A416C" w:rsidRPr="003D5F1E" w:rsidRDefault="002A416C" w:rsidP="002A416C">
      <w:pPr>
        <w:numPr>
          <w:ilvl w:val="0"/>
          <w:numId w:val="268"/>
        </w:numPr>
        <w:spacing w:after="0"/>
      </w:pPr>
      <w:r w:rsidRPr="003D5F1E">
        <w:t>If there are one or two RRC configured values for a BWP, 1-bit indication to indicate one value from two candidate values</w:t>
      </w:r>
    </w:p>
    <w:p w14:paraId="3BD2F3BF" w14:textId="77777777" w:rsidR="002A416C" w:rsidRPr="003D5F1E" w:rsidRDefault="002A416C" w:rsidP="002A416C">
      <w:pPr>
        <w:numPr>
          <w:ilvl w:val="1"/>
          <w:numId w:val="268"/>
        </w:numPr>
        <w:spacing w:after="0"/>
      </w:pPr>
      <w:r w:rsidRPr="003D5F1E">
        <w:t>For the case of one RRC configured value, the 1-bit indication further indicates whether or not there is no restriction to the active TDRA table</w:t>
      </w:r>
    </w:p>
    <w:p w14:paraId="26DDC207" w14:textId="77777777" w:rsidR="002A416C" w:rsidRDefault="002A416C" w:rsidP="002A416C">
      <w:pPr>
        <w:pStyle w:val="ListParagraph"/>
        <w:ind w:left="0"/>
      </w:pPr>
    </w:p>
    <w:p w14:paraId="24693FA4" w14:textId="77777777" w:rsidR="002A416C" w:rsidRDefault="002A416C" w:rsidP="002A416C">
      <w:pPr>
        <w:pStyle w:val="ListParagraph"/>
        <w:ind w:left="0"/>
      </w:pPr>
    </w:p>
    <w:p w14:paraId="74BB39C9" w14:textId="77777777" w:rsidR="002A416C" w:rsidRPr="0077050D" w:rsidRDefault="002A416C" w:rsidP="002A416C">
      <w:pPr>
        <w:rPr>
          <w:lang w:eastAsia="x-none"/>
        </w:rPr>
      </w:pPr>
      <w:r w:rsidRPr="0077050D">
        <w:rPr>
          <w:highlight w:val="green"/>
          <w:lang w:eastAsia="x-none"/>
        </w:rPr>
        <w:t>Agreements</w:t>
      </w:r>
      <w:r w:rsidRPr="0077050D">
        <w:rPr>
          <w:lang w:eastAsia="x-none"/>
        </w:rPr>
        <w:t>:</w:t>
      </w:r>
    </w:p>
    <w:p w14:paraId="4DA4D199" w14:textId="77777777" w:rsidR="002A416C" w:rsidRPr="0077050D" w:rsidRDefault="002A416C" w:rsidP="002A416C">
      <w:pPr>
        <w:pStyle w:val="Caption"/>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709C4E8" w14:textId="77777777" w:rsidR="002A416C" w:rsidRPr="0077050D" w:rsidRDefault="002A416C" w:rsidP="002A416C">
      <w:pPr>
        <w:pStyle w:val="ListParagraph"/>
        <w:numPr>
          <w:ilvl w:val="0"/>
          <w:numId w:val="269"/>
        </w:numPr>
        <w:spacing w:after="0"/>
        <w:contextualSpacing w:val="0"/>
      </w:pPr>
      <w:r w:rsidRPr="0077050D">
        <w:t>Option 1: No restriction if one value is RRC configured; The lowest-indexed RRC configure value if two values are RRC configured</w:t>
      </w:r>
    </w:p>
    <w:p w14:paraId="5CD3C874" w14:textId="77777777" w:rsidR="002A416C" w:rsidRPr="0077050D" w:rsidRDefault="002A416C" w:rsidP="002A416C">
      <w:pPr>
        <w:pStyle w:val="ListParagraph"/>
        <w:numPr>
          <w:ilvl w:val="0"/>
          <w:numId w:val="269"/>
        </w:numPr>
        <w:spacing w:after="0"/>
        <w:contextualSpacing w:val="0"/>
      </w:pPr>
      <w:r w:rsidRPr="0077050D">
        <w:t xml:space="preserve">Option 2: The configured value if one value is RRC configured; The lowest-indexed RRC configured value if two values are RRC configured; </w:t>
      </w:r>
    </w:p>
    <w:p w14:paraId="43BDF19E" w14:textId="77777777" w:rsidR="002A416C" w:rsidRPr="0077050D" w:rsidRDefault="002A416C" w:rsidP="002A416C">
      <w:pPr>
        <w:pStyle w:val="ListParagraph"/>
        <w:numPr>
          <w:ilvl w:val="0"/>
          <w:numId w:val="269"/>
        </w:numPr>
        <w:spacing w:after="0"/>
        <w:contextualSpacing w:val="0"/>
      </w:pPr>
      <w:r w:rsidRPr="0077050D">
        <w:t xml:space="preserve">Option 3: No restriction </w:t>
      </w:r>
    </w:p>
    <w:p w14:paraId="68EB0E51" w14:textId="77777777" w:rsidR="002A416C" w:rsidRDefault="002A416C" w:rsidP="002A416C">
      <w:pPr>
        <w:pStyle w:val="ListParagraph"/>
        <w:ind w:left="0"/>
      </w:pPr>
    </w:p>
    <w:p w14:paraId="1C91240D" w14:textId="77777777" w:rsidR="002A416C" w:rsidRPr="00071BBE" w:rsidRDefault="002A416C" w:rsidP="002A416C">
      <w:pPr>
        <w:rPr>
          <w:lang w:eastAsia="x-none"/>
        </w:rPr>
      </w:pPr>
      <w:r w:rsidRPr="00071BBE">
        <w:rPr>
          <w:highlight w:val="green"/>
          <w:lang w:eastAsia="x-none"/>
        </w:rPr>
        <w:t>Agreements</w:t>
      </w:r>
      <w:r w:rsidRPr="00071BBE">
        <w:rPr>
          <w:lang w:eastAsia="x-none"/>
        </w:rPr>
        <w:t>:</w:t>
      </w:r>
    </w:p>
    <w:p w14:paraId="0720CC69" w14:textId="77777777" w:rsidR="002A416C" w:rsidRPr="00071BBE" w:rsidRDefault="002A416C" w:rsidP="002A416C">
      <w:pPr>
        <w:pStyle w:val="Caption"/>
        <w:numPr>
          <w:ilvl w:val="0"/>
          <w:numId w:val="270"/>
        </w:numPr>
        <w:suppressAutoHyphens/>
        <w:overflowPunct w:val="0"/>
        <w:autoSpaceDE w:val="0"/>
        <w:textAlignment w:val="baseline"/>
        <w:rPr>
          <w:b w:val="0"/>
        </w:rPr>
      </w:pPr>
      <w:r w:rsidRPr="00071BBE">
        <w:rPr>
          <w:b w:val="0"/>
        </w:rPr>
        <w:lastRenderedPageBreak/>
        <w:t>The 1-bit indication in DCI format 1_1 or format 0_1 is used to jointly determine the minimum applicable K0 for the active DL BWP and the minimum applicable K2 value for the active UL BWP, which are to be applied at least after the application delay.</w:t>
      </w:r>
    </w:p>
    <w:p w14:paraId="104E88C7" w14:textId="77777777" w:rsidR="002A416C" w:rsidRPr="00531FED" w:rsidRDefault="002A416C" w:rsidP="002A416C">
      <w:pPr>
        <w:rPr>
          <w:lang w:eastAsia="x-none"/>
        </w:rPr>
      </w:pPr>
      <w:r w:rsidRPr="00531FED">
        <w:rPr>
          <w:highlight w:val="green"/>
          <w:lang w:eastAsia="x-none"/>
        </w:rPr>
        <w:t>Agreements</w:t>
      </w:r>
      <w:r w:rsidRPr="00531FED">
        <w:rPr>
          <w:lang w:eastAsia="x-none"/>
        </w:rPr>
        <w:t>:</w:t>
      </w:r>
    </w:p>
    <w:p w14:paraId="2FE1E959" w14:textId="77777777" w:rsidR="002A416C" w:rsidRPr="00531FED" w:rsidRDefault="002A416C" w:rsidP="002A416C">
      <w:pPr>
        <w:pStyle w:val="Caption"/>
        <w:numPr>
          <w:ilvl w:val="0"/>
          <w:numId w:val="270"/>
        </w:numPr>
        <w:suppressAutoHyphens/>
        <w:overflowPunct w:val="0"/>
        <w:autoSpaceDE w:val="0"/>
        <w:textAlignment w:val="baseline"/>
        <w:rPr>
          <w:b w:val="0"/>
          <w:color w:val="000000"/>
          <w:lang w:val="en-US"/>
        </w:rPr>
      </w:pPr>
      <w:r w:rsidRPr="00531FED">
        <w:rPr>
          <w:b w:val="0"/>
          <w:color w:val="000000"/>
          <w:lang w:val="en-US"/>
        </w:rPr>
        <w:t xml:space="preserve">For an active DL and/or an active UL BWP, </w:t>
      </w:r>
      <w:r w:rsidRPr="00531FED">
        <w:rPr>
          <w:b w:val="0"/>
        </w:rPr>
        <w:t xml:space="preserve">after UE is indicated </w:t>
      </w:r>
      <w:r w:rsidRPr="00531FED">
        <w:rPr>
          <w:b w:val="0"/>
          <w:color w:val="000000"/>
          <w:lang w:val="en-US"/>
        </w:rPr>
        <w:t>to change the minimum applicable values of K0 and/or K2 and before the change indication takes effect,</w:t>
      </w:r>
    </w:p>
    <w:p w14:paraId="08C1D7DF" w14:textId="77777777" w:rsidR="002A416C" w:rsidRDefault="002A416C" w:rsidP="002A416C">
      <w:pPr>
        <w:pStyle w:val="ListParagraph"/>
        <w:numPr>
          <w:ilvl w:val="0"/>
          <w:numId w:val="271"/>
        </w:numPr>
        <w:spacing w:after="0"/>
        <w:contextualSpacing w:val="0"/>
        <w:rPr>
          <w:lang w:val="en-US"/>
        </w:rPr>
      </w:pPr>
      <w:r w:rsidRPr="00531FED">
        <w:rPr>
          <w:lang w:val="en-US"/>
        </w:rPr>
        <w:t>UE can be scheduled data with restriction based on current active minimum applicable values of K0 and/or K2</w:t>
      </w:r>
    </w:p>
    <w:p w14:paraId="522CF6A0" w14:textId="77777777" w:rsidR="002A416C" w:rsidRPr="00B02A3B" w:rsidRDefault="002A416C" w:rsidP="00C24683">
      <w:pPr>
        <w:rPr>
          <w:rFonts w:eastAsia="SimSun"/>
          <w:lang w:val="en-US" w:eastAsia="zh-CN"/>
        </w:rPr>
      </w:pPr>
    </w:p>
    <w:sectPr w:rsidR="002A416C" w:rsidRPr="00B02A3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541E2" w16cid:durableId="213F3D1C"/>
  <w16cid:commentId w16cid:paraId="3F972FE1" w16cid:durableId="213F405C"/>
  <w16cid:commentId w16cid:paraId="090359E0" w16cid:durableId="213F40A4"/>
  <w16cid:commentId w16cid:paraId="47727E2C" w16cid:durableId="213F3C1A"/>
  <w16cid:commentId w16cid:paraId="12C4F7F0" w16cid:durableId="213F3C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9D2DB" w14:textId="77777777" w:rsidR="00946CB1" w:rsidRDefault="00946CB1">
      <w:r>
        <w:separator/>
      </w:r>
    </w:p>
  </w:endnote>
  <w:endnote w:type="continuationSeparator" w:id="0">
    <w:p w14:paraId="614AF22C" w14:textId="77777777" w:rsidR="00946CB1" w:rsidRDefault="00946CB1">
      <w:r>
        <w:continuationSeparator/>
      </w:r>
    </w:p>
  </w:endnote>
  <w:endnote w:type="continuationNotice" w:id="1">
    <w:p w14:paraId="1BBDD13B" w14:textId="77777777" w:rsidR="00946CB1" w:rsidRDefault="00946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63E1A" w:rsidRDefault="00C63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FE64A" w14:textId="77777777" w:rsidR="00946CB1" w:rsidRDefault="00946CB1">
      <w:r>
        <w:separator/>
      </w:r>
    </w:p>
  </w:footnote>
  <w:footnote w:type="continuationSeparator" w:id="0">
    <w:p w14:paraId="71157B4C" w14:textId="77777777" w:rsidR="00946CB1" w:rsidRDefault="00946CB1">
      <w:r>
        <w:continuationSeparator/>
      </w:r>
    </w:p>
  </w:footnote>
  <w:footnote w:type="continuationNotice" w:id="1">
    <w:p w14:paraId="77EE7AC7" w14:textId="77777777" w:rsidR="00946CB1" w:rsidRDefault="00946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AB694" w14:textId="77777777" w:rsidR="00552320" w:rsidRDefault="0055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2E686E"/>
    <w:multiLevelType w:val="hybridMultilevel"/>
    <w:tmpl w:val="D138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01E54A92"/>
    <w:multiLevelType w:val="hybridMultilevel"/>
    <w:tmpl w:val="055CF2C8"/>
    <w:lvl w:ilvl="0" w:tplc="FF866B0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9"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1"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9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5"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6"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3"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35"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2"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9"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1"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8"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6"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56A09EF"/>
    <w:multiLevelType w:val="hybridMultilevel"/>
    <w:tmpl w:val="21CE4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82"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6"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7"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9"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1"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2"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7"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8"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3"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4"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9"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4ED7151"/>
    <w:multiLevelType w:val="multilevel"/>
    <w:tmpl w:val="F8244648"/>
    <w:numStyleLink w:val="StyleBulletedSymbolsymbolLeft025Hanging0252"/>
  </w:abstractNum>
  <w:abstractNum w:abstractNumId="238" w15:restartNumberingAfterBreak="0">
    <w:nsid w:val="75A34830"/>
    <w:multiLevelType w:val="hybridMultilevel"/>
    <w:tmpl w:val="9948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2"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4"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7AE31DA"/>
    <w:multiLevelType w:val="hybridMultilevel"/>
    <w:tmpl w:val="90B266CE"/>
    <w:lvl w:ilvl="0" w:tplc="C92AE3EE">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7"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6"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7"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9"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1"/>
  </w:num>
  <w:num w:numId="4">
    <w:abstractNumId w:val="207"/>
  </w:num>
  <w:num w:numId="5">
    <w:abstractNumId w:val="243"/>
  </w:num>
  <w:num w:numId="6">
    <w:abstractNumId w:val="240"/>
  </w:num>
  <w:num w:numId="7">
    <w:abstractNumId w:val="224"/>
  </w:num>
  <w:num w:numId="8">
    <w:abstractNumId w:val="129"/>
  </w:num>
  <w:num w:numId="9">
    <w:abstractNumId w:val="53"/>
  </w:num>
  <w:num w:numId="10">
    <w:abstractNumId w:val="23"/>
  </w:num>
  <w:num w:numId="11">
    <w:abstractNumId w:val="234"/>
  </w:num>
  <w:num w:numId="12">
    <w:abstractNumId w:val="175"/>
  </w:num>
  <w:num w:numId="13">
    <w:abstractNumId w:val="100"/>
  </w:num>
  <w:num w:numId="14">
    <w:abstractNumId w:val="237"/>
  </w:num>
  <w:num w:numId="15">
    <w:abstractNumId w:val="29"/>
  </w:num>
  <w:num w:numId="16">
    <w:abstractNumId w:val="229"/>
  </w:num>
  <w:num w:numId="17">
    <w:abstractNumId w:val="82"/>
  </w:num>
  <w:num w:numId="18">
    <w:abstractNumId w:val="115"/>
  </w:num>
  <w:num w:numId="19">
    <w:abstractNumId w:val="107"/>
  </w:num>
  <w:num w:numId="20">
    <w:abstractNumId w:val="183"/>
  </w:num>
  <w:num w:numId="21">
    <w:abstractNumId w:val="243"/>
  </w:num>
  <w:num w:numId="22">
    <w:abstractNumId w:val="219"/>
  </w:num>
  <w:num w:numId="23">
    <w:abstractNumId w:val="133"/>
  </w:num>
  <w:num w:numId="24">
    <w:abstractNumId w:val="162"/>
  </w:num>
  <w:num w:numId="25">
    <w:abstractNumId w:val="77"/>
  </w:num>
  <w:num w:numId="26">
    <w:abstractNumId w:val="249"/>
  </w:num>
  <w:num w:numId="27">
    <w:abstractNumId w:val="202"/>
  </w:num>
  <w:num w:numId="28">
    <w:abstractNumId w:val="48"/>
  </w:num>
  <w:num w:numId="29">
    <w:abstractNumId w:val="209"/>
  </w:num>
  <w:num w:numId="30">
    <w:abstractNumId w:val="184"/>
  </w:num>
  <w:num w:numId="31">
    <w:abstractNumId w:val="15"/>
  </w:num>
  <w:num w:numId="32">
    <w:abstractNumId w:val="166"/>
  </w:num>
  <w:num w:numId="33">
    <w:abstractNumId w:val="32"/>
  </w:num>
  <w:num w:numId="34">
    <w:abstractNumId w:val="71"/>
  </w:num>
  <w:num w:numId="35">
    <w:abstractNumId w:val="205"/>
  </w:num>
  <w:num w:numId="36">
    <w:abstractNumId w:val="206"/>
  </w:num>
  <w:num w:numId="37">
    <w:abstractNumId w:val="88"/>
  </w:num>
  <w:num w:numId="38">
    <w:abstractNumId w:val="160"/>
  </w:num>
  <w:num w:numId="39">
    <w:abstractNumId w:val="118"/>
  </w:num>
  <w:num w:numId="40">
    <w:abstractNumId w:val="25"/>
  </w:num>
  <w:num w:numId="41">
    <w:abstractNumId w:val="113"/>
  </w:num>
  <w:num w:numId="42">
    <w:abstractNumId w:val="28"/>
  </w:num>
  <w:num w:numId="43">
    <w:abstractNumId w:val="235"/>
  </w:num>
  <w:num w:numId="44">
    <w:abstractNumId w:val="157"/>
  </w:num>
  <w:num w:numId="45">
    <w:abstractNumId w:val="36"/>
  </w:num>
  <w:num w:numId="46">
    <w:abstractNumId w:val="11"/>
  </w:num>
  <w:num w:numId="47">
    <w:abstractNumId w:val="170"/>
  </w:num>
  <w:num w:numId="48">
    <w:abstractNumId w:val="258"/>
  </w:num>
  <w:num w:numId="49">
    <w:abstractNumId w:val="255"/>
  </w:num>
  <w:num w:numId="50">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30"/>
  </w:num>
  <w:num w:numId="52">
    <w:abstractNumId w:val="148"/>
  </w:num>
  <w:num w:numId="53">
    <w:abstractNumId w:val="52"/>
  </w:num>
  <w:num w:numId="54">
    <w:abstractNumId w:val="260"/>
  </w:num>
  <w:num w:numId="55">
    <w:abstractNumId w:val="101"/>
  </w:num>
  <w:num w:numId="56">
    <w:abstractNumId w:val="5"/>
  </w:num>
  <w:num w:numId="57">
    <w:abstractNumId w:val="24"/>
  </w:num>
  <w:num w:numId="58">
    <w:abstractNumId w:val="204"/>
  </w:num>
  <w:num w:numId="59">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num>
  <w:num w:numId="62">
    <w:abstractNumId w:val="148"/>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8"/>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134"/>
  </w:num>
  <w:num w:numId="66">
    <w:abstractNumId w:val="151"/>
  </w:num>
  <w:num w:numId="67">
    <w:abstractNumId w:val="42"/>
  </w:num>
  <w:num w:numId="68">
    <w:abstractNumId w:val="74"/>
  </w:num>
  <w:num w:numId="69">
    <w:abstractNumId w:val="73"/>
  </w:num>
  <w:num w:numId="70">
    <w:abstractNumId w:val="1"/>
  </w:num>
  <w:num w:numId="71">
    <w:abstractNumId w:val="76"/>
  </w:num>
  <w:num w:numId="72">
    <w:abstractNumId w:val="218"/>
  </w:num>
  <w:num w:numId="73">
    <w:abstractNumId w:val="61"/>
  </w:num>
  <w:num w:numId="74">
    <w:abstractNumId w:val="165"/>
  </w:num>
  <w:num w:numId="75">
    <w:abstractNumId w:val="244"/>
  </w:num>
  <w:num w:numId="76">
    <w:abstractNumId w:val="220"/>
  </w:num>
  <w:num w:numId="77">
    <w:abstractNumId w:val="98"/>
  </w:num>
  <w:num w:numId="78">
    <w:abstractNumId w:val="221"/>
  </w:num>
  <w:num w:numId="79">
    <w:abstractNumId w:val="119"/>
  </w:num>
  <w:num w:numId="80">
    <w:abstractNumId w:val="47"/>
  </w:num>
  <w:num w:numId="81">
    <w:abstractNumId w:val="225"/>
  </w:num>
  <w:num w:numId="82">
    <w:abstractNumId w:val="196"/>
  </w:num>
  <w:num w:numId="83">
    <w:abstractNumId w:val="226"/>
  </w:num>
  <w:num w:numId="84">
    <w:abstractNumId w:val="58"/>
  </w:num>
  <w:num w:numId="85">
    <w:abstractNumId w:val="159"/>
  </w:num>
  <w:num w:numId="86">
    <w:abstractNumId w:val="3"/>
  </w:num>
  <w:num w:numId="87">
    <w:abstractNumId w:val="127"/>
  </w:num>
  <w:num w:numId="88">
    <w:abstractNumId w:val="253"/>
  </w:num>
  <w:num w:numId="89">
    <w:abstractNumId w:val="86"/>
  </w:num>
  <w:num w:numId="90">
    <w:abstractNumId w:val="203"/>
  </w:num>
  <w:num w:numId="91">
    <w:abstractNumId w:val="213"/>
  </w:num>
  <w:num w:numId="92">
    <w:abstractNumId w:val="198"/>
  </w:num>
  <w:num w:numId="93">
    <w:abstractNumId w:val="7"/>
  </w:num>
  <w:num w:numId="94">
    <w:abstractNumId w:val="79"/>
  </w:num>
  <w:num w:numId="95">
    <w:abstractNumId w:val="171"/>
  </w:num>
  <w:num w:numId="96">
    <w:abstractNumId w:val="185"/>
  </w:num>
  <w:num w:numId="97">
    <w:abstractNumId w:val="135"/>
  </w:num>
  <w:num w:numId="98">
    <w:abstractNumId w:val="210"/>
  </w:num>
  <w:num w:numId="99">
    <w:abstractNumId w:val="102"/>
  </w:num>
  <w:num w:numId="100">
    <w:abstractNumId w:val="84"/>
  </w:num>
  <w:num w:numId="101">
    <w:abstractNumId w:val="14"/>
  </w:num>
  <w:num w:numId="102">
    <w:abstractNumId w:val="178"/>
  </w:num>
  <w:num w:numId="103">
    <w:abstractNumId w:val="141"/>
  </w:num>
  <w:num w:numId="104">
    <w:abstractNumId w:val="8"/>
  </w:num>
  <w:num w:numId="105">
    <w:abstractNumId w:val="257"/>
  </w:num>
  <w:num w:numId="106">
    <w:abstractNumId w:val="189"/>
  </w:num>
  <w:num w:numId="107">
    <w:abstractNumId w:val="56"/>
  </w:num>
  <w:num w:numId="108">
    <w:abstractNumId w:val="186"/>
  </w:num>
  <w:num w:numId="109">
    <w:abstractNumId w:val="110"/>
  </w:num>
  <w:num w:numId="110">
    <w:abstractNumId w:val="252"/>
  </w:num>
  <w:num w:numId="111">
    <w:abstractNumId w:val="123"/>
  </w:num>
  <w:num w:numId="112">
    <w:abstractNumId w:val="250"/>
  </w:num>
  <w:num w:numId="113">
    <w:abstractNumId w:val="95"/>
  </w:num>
  <w:num w:numId="114">
    <w:abstractNumId w:val="45"/>
  </w:num>
  <w:num w:numId="115">
    <w:abstractNumId w:val="49"/>
  </w:num>
  <w:num w:numId="116">
    <w:abstractNumId w:val="236"/>
  </w:num>
  <w:num w:numId="117">
    <w:abstractNumId w:val="197"/>
  </w:num>
  <w:num w:numId="118">
    <w:abstractNumId w:val="125"/>
  </w:num>
  <w:num w:numId="119">
    <w:abstractNumId w:val="67"/>
  </w:num>
  <w:num w:numId="120">
    <w:abstractNumId w:val="256"/>
  </w:num>
  <w:num w:numId="121">
    <w:abstractNumId w:val="156"/>
  </w:num>
  <w:num w:numId="122">
    <w:abstractNumId w:val="21"/>
  </w:num>
  <w:num w:numId="123">
    <w:abstractNumId w:val="109"/>
  </w:num>
  <w:num w:numId="124">
    <w:abstractNumId w:val="227"/>
  </w:num>
  <w:num w:numId="125">
    <w:abstractNumId w:val="70"/>
  </w:num>
  <w:num w:numId="126">
    <w:abstractNumId w:val="4"/>
  </w:num>
  <w:num w:numId="127">
    <w:abstractNumId w:val="215"/>
  </w:num>
  <w:num w:numId="128">
    <w:abstractNumId w:val="130"/>
  </w:num>
  <w:num w:numId="129">
    <w:abstractNumId w:val="96"/>
  </w:num>
  <w:num w:numId="130">
    <w:abstractNumId w:val="137"/>
  </w:num>
  <w:num w:numId="131">
    <w:abstractNumId w:val="216"/>
  </w:num>
  <w:num w:numId="132">
    <w:abstractNumId w:val="72"/>
  </w:num>
  <w:num w:numId="133">
    <w:abstractNumId w:val="108"/>
  </w:num>
  <w:num w:numId="134">
    <w:abstractNumId w:val="103"/>
  </w:num>
  <w:num w:numId="135">
    <w:abstractNumId w:val="57"/>
  </w:num>
  <w:num w:numId="136">
    <w:abstractNumId w:val="104"/>
  </w:num>
  <w:num w:numId="137">
    <w:abstractNumId w:val="239"/>
  </w:num>
  <w:num w:numId="138">
    <w:abstractNumId w:val="217"/>
  </w:num>
  <w:num w:numId="139">
    <w:abstractNumId w:val="33"/>
  </w:num>
  <w:num w:numId="140">
    <w:abstractNumId w:val="154"/>
  </w:num>
  <w:num w:numId="141">
    <w:abstractNumId w:val="146"/>
  </w:num>
  <w:num w:numId="142">
    <w:abstractNumId w:val="26"/>
  </w:num>
  <w:num w:numId="143">
    <w:abstractNumId w:val="208"/>
  </w:num>
  <w:num w:numId="144">
    <w:abstractNumId w:val="50"/>
  </w:num>
  <w:num w:numId="145">
    <w:abstractNumId w:val="149"/>
  </w:num>
  <w:num w:numId="146">
    <w:abstractNumId w:val="112"/>
  </w:num>
  <w:num w:numId="147">
    <w:abstractNumId w:val="242"/>
  </w:num>
  <w:num w:numId="148">
    <w:abstractNumId w:val="66"/>
  </w:num>
  <w:num w:numId="149">
    <w:abstractNumId w:val="147"/>
  </w:num>
  <w:num w:numId="150">
    <w:abstractNumId w:val="167"/>
  </w:num>
  <w:num w:numId="151">
    <w:abstractNumId w:val="99"/>
  </w:num>
  <w:num w:numId="152">
    <w:abstractNumId w:val="105"/>
  </w:num>
  <w:num w:numId="153">
    <w:abstractNumId w:val="181"/>
  </w:num>
  <w:num w:numId="154">
    <w:abstractNumId w:val="132"/>
  </w:num>
  <w:num w:numId="155">
    <w:abstractNumId w:val="223"/>
  </w:num>
  <w:num w:numId="156">
    <w:abstractNumId w:val="54"/>
  </w:num>
  <w:num w:numId="157">
    <w:abstractNumId w:val="121"/>
  </w:num>
  <w:num w:numId="158">
    <w:abstractNumId w:val="55"/>
  </w:num>
  <w:num w:numId="159">
    <w:abstractNumId w:val="87"/>
  </w:num>
  <w:num w:numId="160">
    <w:abstractNumId w:val="228"/>
  </w:num>
  <w:num w:numId="161">
    <w:abstractNumId w:val="68"/>
  </w:num>
  <w:num w:numId="162">
    <w:abstractNumId w:val="211"/>
  </w:num>
  <w:num w:numId="163">
    <w:abstractNumId w:val="145"/>
  </w:num>
  <w:num w:numId="164">
    <w:abstractNumId w:val="117"/>
  </w:num>
  <w:num w:numId="165">
    <w:abstractNumId w:val="194"/>
  </w:num>
  <w:num w:numId="166">
    <w:abstractNumId w:val="191"/>
  </w:num>
  <w:num w:numId="167">
    <w:abstractNumId w:val="174"/>
  </w:num>
  <w:num w:numId="168">
    <w:abstractNumId w:val="106"/>
  </w:num>
  <w:num w:numId="169">
    <w:abstractNumId w:val="17"/>
  </w:num>
  <w:num w:numId="170">
    <w:abstractNumId w:val="60"/>
  </w:num>
  <w:num w:numId="171">
    <w:abstractNumId w:val="172"/>
  </w:num>
  <w:num w:numId="172">
    <w:abstractNumId w:val="246"/>
  </w:num>
  <w:num w:numId="173">
    <w:abstractNumId w:val="39"/>
  </w:num>
  <w:num w:numId="174">
    <w:abstractNumId w:val="89"/>
  </w:num>
  <w:num w:numId="175">
    <w:abstractNumId w:val="75"/>
  </w:num>
  <w:num w:numId="176">
    <w:abstractNumId w:val="201"/>
  </w:num>
  <w:num w:numId="177">
    <w:abstractNumId w:val="16"/>
  </w:num>
  <w:num w:numId="178">
    <w:abstractNumId w:val="69"/>
  </w:num>
  <w:num w:numId="179">
    <w:abstractNumId w:val="182"/>
  </w:num>
  <w:num w:numId="180">
    <w:abstractNumId w:val="142"/>
  </w:num>
  <w:num w:numId="181">
    <w:abstractNumId w:val="43"/>
  </w:num>
  <w:num w:numId="182">
    <w:abstractNumId w:val="140"/>
  </w:num>
  <w:num w:numId="183">
    <w:abstractNumId w:val="34"/>
  </w:num>
  <w:num w:numId="184">
    <w:abstractNumId w:val="19"/>
  </w:num>
  <w:num w:numId="185">
    <w:abstractNumId w:val="187"/>
  </w:num>
  <w:num w:numId="186">
    <w:abstractNumId w:val="248"/>
  </w:num>
  <w:num w:numId="187">
    <w:abstractNumId w:val="65"/>
  </w:num>
  <w:num w:numId="188">
    <w:abstractNumId w:val="161"/>
  </w:num>
  <w:num w:numId="189">
    <w:abstractNumId w:val="83"/>
  </w:num>
  <w:num w:numId="190">
    <w:abstractNumId w:val="62"/>
  </w:num>
  <w:num w:numId="191">
    <w:abstractNumId w:val="80"/>
  </w:num>
  <w:num w:numId="192">
    <w:abstractNumId w:val="124"/>
  </w:num>
  <w:num w:numId="193">
    <w:abstractNumId w:val="195"/>
  </w:num>
  <w:num w:numId="194">
    <w:abstractNumId w:val="190"/>
  </w:num>
  <w:num w:numId="195">
    <w:abstractNumId w:val="2"/>
  </w:num>
  <w:num w:numId="196">
    <w:abstractNumId w:val="139"/>
  </w:num>
  <w:num w:numId="197">
    <w:abstractNumId w:val="81"/>
  </w:num>
  <w:num w:numId="198">
    <w:abstractNumId w:val="192"/>
  </w:num>
  <w:num w:numId="199">
    <w:abstractNumId w:val="153"/>
  </w:num>
  <w:num w:numId="200">
    <w:abstractNumId w:val="176"/>
  </w:num>
  <w:num w:numId="201">
    <w:abstractNumId w:val="232"/>
  </w:num>
  <w:num w:numId="202">
    <w:abstractNumId w:val="199"/>
  </w:num>
  <w:num w:numId="203">
    <w:abstractNumId w:val="116"/>
  </w:num>
  <w:num w:numId="204">
    <w:abstractNumId w:val="78"/>
  </w:num>
  <w:num w:numId="205">
    <w:abstractNumId w:val="254"/>
  </w:num>
  <w:num w:numId="206">
    <w:abstractNumId w:val="9"/>
  </w:num>
  <w:num w:numId="207">
    <w:abstractNumId w:val="92"/>
  </w:num>
  <w:num w:numId="208">
    <w:abstractNumId w:val="188"/>
  </w:num>
  <w:num w:numId="209">
    <w:abstractNumId w:val="233"/>
  </w:num>
  <w:num w:numId="210">
    <w:abstractNumId w:val="144"/>
  </w:num>
  <w:num w:numId="211">
    <w:abstractNumId w:val="173"/>
  </w:num>
  <w:num w:numId="212">
    <w:abstractNumId w:val="18"/>
  </w:num>
  <w:num w:numId="213">
    <w:abstractNumId w:val="261"/>
  </w:num>
  <w:num w:numId="214">
    <w:abstractNumId w:val="90"/>
  </w:num>
  <w:num w:numId="215">
    <w:abstractNumId w:val="143"/>
  </w:num>
  <w:num w:numId="216">
    <w:abstractNumId w:val="222"/>
  </w:num>
  <w:num w:numId="217">
    <w:abstractNumId w:val="114"/>
  </w:num>
  <w:num w:numId="218">
    <w:abstractNumId w:val="169"/>
  </w:num>
  <w:num w:numId="219">
    <w:abstractNumId w:val="193"/>
  </w:num>
  <w:num w:numId="220">
    <w:abstractNumId w:val="63"/>
  </w:num>
  <w:num w:numId="221">
    <w:abstractNumId w:val="126"/>
  </w:num>
  <w:num w:numId="222">
    <w:abstractNumId w:val="64"/>
  </w:num>
  <w:num w:numId="223">
    <w:abstractNumId w:val="231"/>
  </w:num>
  <w:num w:numId="224">
    <w:abstractNumId w:val="93"/>
  </w:num>
  <w:num w:numId="225">
    <w:abstractNumId w:val="120"/>
  </w:num>
  <w:num w:numId="226">
    <w:abstractNumId w:val="128"/>
  </w:num>
  <w:num w:numId="227">
    <w:abstractNumId w:val="158"/>
  </w:num>
  <w:num w:numId="228">
    <w:abstractNumId w:val="155"/>
  </w:num>
  <w:num w:numId="229">
    <w:abstractNumId w:val="44"/>
  </w:num>
  <w:num w:numId="230">
    <w:abstractNumId w:val="111"/>
  </w:num>
  <w:num w:numId="231">
    <w:abstractNumId w:val="40"/>
  </w:num>
  <w:num w:numId="232">
    <w:abstractNumId w:val="131"/>
  </w:num>
  <w:num w:numId="233">
    <w:abstractNumId w:val="51"/>
  </w:num>
  <w:num w:numId="234">
    <w:abstractNumId w:val="212"/>
  </w:num>
  <w:num w:numId="235">
    <w:abstractNumId w:val="30"/>
  </w:num>
  <w:num w:numId="236">
    <w:abstractNumId w:val="251"/>
  </w:num>
  <w:num w:numId="237">
    <w:abstractNumId w:val="163"/>
  </w:num>
  <w:num w:numId="238">
    <w:abstractNumId w:val="91"/>
  </w:num>
  <w:num w:numId="23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14"/>
  </w:num>
  <w:num w:numId="241">
    <w:abstractNumId w:val="177"/>
  </w:num>
  <w:num w:numId="242">
    <w:abstractNumId w:val="38"/>
  </w:num>
  <w:num w:numId="243">
    <w:abstractNumId w:val="97"/>
  </w:num>
  <w:num w:numId="244">
    <w:abstractNumId w:val="27"/>
  </w:num>
  <w:num w:numId="245">
    <w:abstractNumId w:val="168"/>
  </w:num>
  <w:num w:numId="246">
    <w:abstractNumId w:val="122"/>
  </w:num>
  <w:num w:numId="247">
    <w:abstractNumId w:val="164"/>
  </w:num>
  <w:num w:numId="248">
    <w:abstractNumId w:val="200"/>
  </w:num>
  <w:num w:numId="249">
    <w:abstractNumId w:val="6"/>
  </w:num>
  <w:num w:numId="250">
    <w:abstractNumId w:val="12"/>
  </w:num>
  <w:num w:numId="251">
    <w:abstractNumId w:val="136"/>
  </w:num>
  <w:num w:numId="252">
    <w:abstractNumId w:val="37"/>
  </w:num>
  <w:num w:numId="253">
    <w:abstractNumId w:val="238"/>
  </w:num>
  <w:num w:numId="254">
    <w:abstractNumId w:val="13"/>
  </w:num>
  <w:num w:numId="255">
    <w:abstractNumId w:val="179"/>
  </w:num>
  <w:num w:numId="256">
    <w:abstractNumId w:val="243"/>
  </w:num>
  <w:num w:numId="257">
    <w:abstractNumId w:val="150"/>
  </w:num>
  <w:num w:numId="258">
    <w:abstractNumId w:val="247"/>
  </w:num>
  <w:num w:numId="259">
    <w:abstractNumId w:val="259"/>
  </w:num>
  <w:num w:numId="260">
    <w:abstractNumId w:val="180"/>
  </w:num>
  <w:num w:numId="261">
    <w:abstractNumId w:val="85"/>
  </w:num>
  <w:num w:numId="262">
    <w:abstractNumId w:val="41"/>
  </w:num>
  <w:num w:numId="263">
    <w:abstractNumId w:val="243"/>
  </w:num>
  <w:num w:numId="264">
    <w:abstractNumId w:val="243"/>
  </w:num>
  <w:num w:numId="265">
    <w:abstractNumId w:val="245"/>
  </w:num>
  <w:num w:numId="266">
    <w:abstractNumId w:val="35"/>
  </w:num>
  <w:num w:numId="267">
    <w:abstractNumId w:val="59"/>
  </w:num>
  <w:num w:numId="268">
    <w:abstractNumId w:val="152"/>
  </w:num>
  <w:num w:numId="269">
    <w:abstractNumId w:val="94"/>
  </w:num>
  <w:num w:numId="270">
    <w:abstractNumId w:val="138"/>
  </w:num>
  <w:num w:numId="271">
    <w:abstractNumId w:val="31"/>
  </w:num>
  <w:num w:numId="272">
    <w:abstractNumId w:val="243"/>
  </w:num>
  <w:num w:numId="273">
    <w:abstractNumId w:val="10"/>
  </w:num>
  <w:numIdMacAtCleanup w:val="2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3698"/>
    <w:rsid w:val="000041F1"/>
    <w:rsid w:val="00005408"/>
    <w:rsid w:val="000101D3"/>
    <w:rsid w:val="00010CB9"/>
    <w:rsid w:val="0001234A"/>
    <w:rsid w:val="00012E3F"/>
    <w:rsid w:val="00013FD3"/>
    <w:rsid w:val="00020C79"/>
    <w:rsid w:val="000215FB"/>
    <w:rsid w:val="00022CA2"/>
    <w:rsid w:val="000236F1"/>
    <w:rsid w:val="00024734"/>
    <w:rsid w:val="00026D65"/>
    <w:rsid w:val="000356BB"/>
    <w:rsid w:val="00036DD5"/>
    <w:rsid w:val="0004462A"/>
    <w:rsid w:val="000518E8"/>
    <w:rsid w:val="00052ED1"/>
    <w:rsid w:val="0005386D"/>
    <w:rsid w:val="00057F9D"/>
    <w:rsid w:val="00062D49"/>
    <w:rsid w:val="00067595"/>
    <w:rsid w:val="0007038F"/>
    <w:rsid w:val="00075451"/>
    <w:rsid w:val="00076170"/>
    <w:rsid w:val="000812B1"/>
    <w:rsid w:val="000909E1"/>
    <w:rsid w:val="000B5374"/>
    <w:rsid w:val="000B5FCF"/>
    <w:rsid w:val="000C1E7C"/>
    <w:rsid w:val="000C1FE2"/>
    <w:rsid w:val="000C4E7F"/>
    <w:rsid w:val="000C5D58"/>
    <w:rsid w:val="000D5693"/>
    <w:rsid w:val="000E7739"/>
    <w:rsid w:val="000F4187"/>
    <w:rsid w:val="000F50F0"/>
    <w:rsid w:val="000F539A"/>
    <w:rsid w:val="000F6ADB"/>
    <w:rsid w:val="00100C55"/>
    <w:rsid w:val="00102664"/>
    <w:rsid w:val="00110933"/>
    <w:rsid w:val="00113777"/>
    <w:rsid w:val="00121A66"/>
    <w:rsid w:val="00122EC4"/>
    <w:rsid w:val="0012708D"/>
    <w:rsid w:val="001274A4"/>
    <w:rsid w:val="00127BC0"/>
    <w:rsid w:val="00143F5C"/>
    <w:rsid w:val="00145258"/>
    <w:rsid w:val="00147A77"/>
    <w:rsid w:val="00155F9F"/>
    <w:rsid w:val="00161A42"/>
    <w:rsid w:val="00162167"/>
    <w:rsid w:val="00162C11"/>
    <w:rsid w:val="001634EB"/>
    <w:rsid w:val="00170F78"/>
    <w:rsid w:val="001741D0"/>
    <w:rsid w:val="00175C84"/>
    <w:rsid w:val="00176426"/>
    <w:rsid w:val="001844D1"/>
    <w:rsid w:val="00185B83"/>
    <w:rsid w:val="001936FD"/>
    <w:rsid w:val="001956F6"/>
    <w:rsid w:val="0019748C"/>
    <w:rsid w:val="001A746F"/>
    <w:rsid w:val="001B1EED"/>
    <w:rsid w:val="001B6DB4"/>
    <w:rsid w:val="001C6062"/>
    <w:rsid w:val="001C6BAF"/>
    <w:rsid w:val="001D27A1"/>
    <w:rsid w:val="001D3C17"/>
    <w:rsid w:val="001D3EB4"/>
    <w:rsid w:val="001E10A2"/>
    <w:rsid w:val="001E2643"/>
    <w:rsid w:val="001E3834"/>
    <w:rsid w:val="001E4F62"/>
    <w:rsid w:val="001F2C0B"/>
    <w:rsid w:val="001F42E2"/>
    <w:rsid w:val="001F7572"/>
    <w:rsid w:val="00206822"/>
    <w:rsid w:val="00206BC8"/>
    <w:rsid w:val="002125A9"/>
    <w:rsid w:val="00215B71"/>
    <w:rsid w:val="00220900"/>
    <w:rsid w:val="00225143"/>
    <w:rsid w:val="00227139"/>
    <w:rsid w:val="002423CB"/>
    <w:rsid w:val="002563B0"/>
    <w:rsid w:val="00265A34"/>
    <w:rsid w:val="00265F30"/>
    <w:rsid w:val="0027472B"/>
    <w:rsid w:val="002762ED"/>
    <w:rsid w:val="00276597"/>
    <w:rsid w:val="00281641"/>
    <w:rsid w:val="00284E1B"/>
    <w:rsid w:val="002916D3"/>
    <w:rsid w:val="00292898"/>
    <w:rsid w:val="002943AD"/>
    <w:rsid w:val="002A0E80"/>
    <w:rsid w:val="002A2B60"/>
    <w:rsid w:val="002A30E8"/>
    <w:rsid w:val="002A416C"/>
    <w:rsid w:val="002B1ACB"/>
    <w:rsid w:val="002B2B66"/>
    <w:rsid w:val="002C16A9"/>
    <w:rsid w:val="002D6766"/>
    <w:rsid w:val="002E2FAF"/>
    <w:rsid w:val="002E597C"/>
    <w:rsid w:val="002F13BE"/>
    <w:rsid w:val="002F22AB"/>
    <w:rsid w:val="002F6723"/>
    <w:rsid w:val="0030498C"/>
    <w:rsid w:val="0030632C"/>
    <w:rsid w:val="003063F3"/>
    <w:rsid w:val="00307C1C"/>
    <w:rsid w:val="00311998"/>
    <w:rsid w:val="00311F9E"/>
    <w:rsid w:val="00313886"/>
    <w:rsid w:val="0031657E"/>
    <w:rsid w:val="00317E46"/>
    <w:rsid w:val="003204C6"/>
    <w:rsid w:val="00324DA8"/>
    <w:rsid w:val="00325D8C"/>
    <w:rsid w:val="0032630A"/>
    <w:rsid w:val="003315F0"/>
    <w:rsid w:val="0034042E"/>
    <w:rsid w:val="00347CAC"/>
    <w:rsid w:val="00350FC2"/>
    <w:rsid w:val="00354498"/>
    <w:rsid w:val="003646DA"/>
    <w:rsid w:val="00364D9E"/>
    <w:rsid w:val="0036533C"/>
    <w:rsid w:val="00374260"/>
    <w:rsid w:val="00380B30"/>
    <w:rsid w:val="00382258"/>
    <w:rsid w:val="00390339"/>
    <w:rsid w:val="00393791"/>
    <w:rsid w:val="003A0007"/>
    <w:rsid w:val="003B277E"/>
    <w:rsid w:val="003B5F9B"/>
    <w:rsid w:val="003B6B65"/>
    <w:rsid w:val="003D62A4"/>
    <w:rsid w:val="003D657F"/>
    <w:rsid w:val="00400466"/>
    <w:rsid w:val="004004A6"/>
    <w:rsid w:val="0040121A"/>
    <w:rsid w:val="004040FC"/>
    <w:rsid w:val="00405523"/>
    <w:rsid w:val="004075F1"/>
    <w:rsid w:val="00414E16"/>
    <w:rsid w:val="00416BE4"/>
    <w:rsid w:val="004211DD"/>
    <w:rsid w:val="00423C16"/>
    <w:rsid w:val="00425857"/>
    <w:rsid w:val="0043095D"/>
    <w:rsid w:val="004320BC"/>
    <w:rsid w:val="00432F53"/>
    <w:rsid w:val="00437A2E"/>
    <w:rsid w:val="00440F45"/>
    <w:rsid w:val="0044171F"/>
    <w:rsid w:val="0044677E"/>
    <w:rsid w:val="00446BD7"/>
    <w:rsid w:val="00453929"/>
    <w:rsid w:val="00464BBE"/>
    <w:rsid w:val="00464EC7"/>
    <w:rsid w:val="00465686"/>
    <w:rsid w:val="00466A7E"/>
    <w:rsid w:val="004675BE"/>
    <w:rsid w:val="00470D49"/>
    <w:rsid w:val="004719E2"/>
    <w:rsid w:val="00480491"/>
    <w:rsid w:val="00486645"/>
    <w:rsid w:val="00492C88"/>
    <w:rsid w:val="004930C0"/>
    <w:rsid w:val="004A2BF9"/>
    <w:rsid w:val="004A3907"/>
    <w:rsid w:val="004A4285"/>
    <w:rsid w:val="004B2368"/>
    <w:rsid w:val="004C04EC"/>
    <w:rsid w:val="004C36D6"/>
    <w:rsid w:val="004C585E"/>
    <w:rsid w:val="004D0635"/>
    <w:rsid w:val="004D3480"/>
    <w:rsid w:val="004E0656"/>
    <w:rsid w:val="004E66AD"/>
    <w:rsid w:val="004F0F46"/>
    <w:rsid w:val="004F2970"/>
    <w:rsid w:val="004F3137"/>
    <w:rsid w:val="005014C3"/>
    <w:rsid w:val="00514174"/>
    <w:rsid w:val="00514A4F"/>
    <w:rsid w:val="00516EC0"/>
    <w:rsid w:val="00517EC5"/>
    <w:rsid w:val="00526CA0"/>
    <w:rsid w:val="00530940"/>
    <w:rsid w:val="00530EB8"/>
    <w:rsid w:val="00532FD1"/>
    <w:rsid w:val="005349FF"/>
    <w:rsid w:val="00541279"/>
    <w:rsid w:val="00542715"/>
    <w:rsid w:val="005439A8"/>
    <w:rsid w:val="00552320"/>
    <w:rsid w:val="0056086F"/>
    <w:rsid w:val="0058051F"/>
    <w:rsid w:val="00582A8E"/>
    <w:rsid w:val="00583B9B"/>
    <w:rsid w:val="00587D2B"/>
    <w:rsid w:val="0059452B"/>
    <w:rsid w:val="00597CC0"/>
    <w:rsid w:val="005A1905"/>
    <w:rsid w:val="005A368D"/>
    <w:rsid w:val="005A4EC8"/>
    <w:rsid w:val="005A555B"/>
    <w:rsid w:val="005A5E83"/>
    <w:rsid w:val="005A63F2"/>
    <w:rsid w:val="005C4EC5"/>
    <w:rsid w:val="005E163E"/>
    <w:rsid w:val="005E3D77"/>
    <w:rsid w:val="005F3506"/>
    <w:rsid w:val="00601E28"/>
    <w:rsid w:val="006051C6"/>
    <w:rsid w:val="00610FA3"/>
    <w:rsid w:val="00614E92"/>
    <w:rsid w:val="00624FFF"/>
    <w:rsid w:val="00627A77"/>
    <w:rsid w:val="00632FC4"/>
    <w:rsid w:val="00635E32"/>
    <w:rsid w:val="006373E5"/>
    <w:rsid w:val="00640086"/>
    <w:rsid w:val="00641C32"/>
    <w:rsid w:val="006515CC"/>
    <w:rsid w:val="00653F6B"/>
    <w:rsid w:val="00654CC6"/>
    <w:rsid w:val="00654F68"/>
    <w:rsid w:val="00656286"/>
    <w:rsid w:val="0066136E"/>
    <w:rsid w:val="00663B90"/>
    <w:rsid w:val="006672EA"/>
    <w:rsid w:val="0067135A"/>
    <w:rsid w:val="0067267C"/>
    <w:rsid w:val="00692524"/>
    <w:rsid w:val="006935C4"/>
    <w:rsid w:val="006A2B4F"/>
    <w:rsid w:val="006A366B"/>
    <w:rsid w:val="006A7F92"/>
    <w:rsid w:val="006B27C6"/>
    <w:rsid w:val="006B465F"/>
    <w:rsid w:val="006B4CC0"/>
    <w:rsid w:val="006C6E55"/>
    <w:rsid w:val="006D10DC"/>
    <w:rsid w:val="006D12EA"/>
    <w:rsid w:val="006D61F8"/>
    <w:rsid w:val="006E1AFE"/>
    <w:rsid w:val="006E35BF"/>
    <w:rsid w:val="006E4132"/>
    <w:rsid w:val="006F0D17"/>
    <w:rsid w:val="006F6EFF"/>
    <w:rsid w:val="00703423"/>
    <w:rsid w:val="007035EB"/>
    <w:rsid w:val="00706228"/>
    <w:rsid w:val="007114CE"/>
    <w:rsid w:val="007115FC"/>
    <w:rsid w:val="00741C42"/>
    <w:rsid w:val="007433AD"/>
    <w:rsid w:val="0074448A"/>
    <w:rsid w:val="0074595E"/>
    <w:rsid w:val="00745EDF"/>
    <w:rsid w:val="0075228B"/>
    <w:rsid w:val="007572B7"/>
    <w:rsid w:val="00766479"/>
    <w:rsid w:val="00794AAD"/>
    <w:rsid w:val="007A586A"/>
    <w:rsid w:val="007B040C"/>
    <w:rsid w:val="007B5AF8"/>
    <w:rsid w:val="007B79A6"/>
    <w:rsid w:val="007C03BD"/>
    <w:rsid w:val="007C0A31"/>
    <w:rsid w:val="007C0F72"/>
    <w:rsid w:val="007C4178"/>
    <w:rsid w:val="007D4F43"/>
    <w:rsid w:val="007E48E8"/>
    <w:rsid w:val="007E78D1"/>
    <w:rsid w:val="007F2FC5"/>
    <w:rsid w:val="007F3AD9"/>
    <w:rsid w:val="007F3B71"/>
    <w:rsid w:val="007F7C4E"/>
    <w:rsid w:val="0080178F"/>
    <w:rsid w:val="00813A31"/>
    <w:rsid w:val="00813E2E"/>
    <w:rsid w:val="0081711B"/>
    <w:rsid w:val="008201E2"/>
    <w:rsid w:val="00821A49"/>
    <w:rsid w:val="00823A50"/>
    <w:rsid w:val="00827137"/>
    <w:rsid w:val="008361FA"/>
    <w:rsid w:val="00841950"/>
    <w:rsid w:val="00845720"/>
    <w:rsid w:val="00850831"/>
    <w:rsid w:val="00853607"/>
    <w:rsid w:val="00857A26"/>
    <w:rsid w:val="00861853"/>
    <w:rsid w:val="00870E11"/>
    <w:rsid w:val="008733E2"/>
    <w:rsid w:val="00883664"/>
    <w:rsid w:val="008931EB"/>
    <w:rsid w:val="008943B2"/>
    <w:rsid w:val="008A2CD1"/>
    <w:rsid w:val="008A2F0E"/>
    <w:rsid w:val="008A50C6"/>
    <w:rsid w:val="008A58F9"/>
    <w:rsid w:val="008A7D0C"/>
    <w:rsid w:val="008A7FAB"/>
    <w:rsid w:val="008B126E"/>
    <w:rsid w:val="008B2858"/>
    <w:rsid w:val="008B7544"/>
    <w:rsid w:val="008B799E"/>
    <w:rsid w:val="008C0A8E"/>
    <w:rsid w:val="008C29A9"/>
    <w:rsid w:val="008C2BCA"/>
    <w:rsid w:val="008C50D4"/>
    <w:rsid w:val="008C50F8"/>
    <w:rsid w:val="008C7AD6"/>
    <w:rsid w:val="008D58A8"/>
    <w:rsid w:val="008D5EB2"/>
    <w:rsid w:val="008D65CD"/>
    <w:rsid w:val="008E4B31"/>
    <w:rsid w:val="008F25D0"/>
    <w:rsid w:val="008F464F"/>
    <w:rsid w:val="008F74DB"/>
    <w:rsid w:val="0090260D"/>
    <w:rsid w:val="00903FD2"/>
    <w:rsid w:val="00905069"/>
    <w:rsid w:val="00911FD7"/>
    <w:rsid w:val="00913229"/>
    <w:rsid w:val="00921681"/>
    <w:rsid w:val="00921CA8"/>
    <w:rsid w:val="00924160"/>
    <w:rsid w:val="009306EF"/>
    <w:rsid w:val="009321B7"/>
    <w:rsid w:val="009348EE"/>
    <w:rsid w:val="00937118"/>
    <w:rsid w:val="00941BC8"/>
    <w:rsid w:val="009451A1"/>
    <w:rsid w:val="00945239"/>
    <w:rsid w:val="00946032"/>
    <w:rsid w:val="00946CB1"/>
    <w:rsid w:val="009508A1"/>
    <w:rsid w:val="00951995"/>
    <w:rsid w:val="00953578"/>
    <w:rsid w:val="00955543"/>
    <w:rsid w:val="009608D2"/>
    <w:rsid w:val="0096270A"/>
    <w:rsid w:val="00962E4F"/>
    <w:rsid w:val="0096349F"/>
    <w:rsid w:val="00971DFC"/>
    <w:rsid w:val="00973CC3"/>
    <w:rsid w:val="00973E11"/>
    <w:rsid w:val="00974E5F"/>
    <w:rsid w:val="00976D36"/>
    <w:rsid w:val="00977597"/>
    <w:rsid w:val="00980967"/>
    <w:rsid w:val="00983D2D"/>
    <w:rsid w:val="00984B5E"/>
    <w:rsid w:val="00985A99"/>
    <w:rsid w:val="009873C6"/>
    <w:rsid w:val="00992FC2"/>
    <w:rsid w:val="009974BA"/>
    <w:rsid w:val="009A02EC"/>
    <w:rsid w:val="009A5A45"/>
    <w:rsid w:val="009A721D"/>
    <w:rsid w:val="009B02C8"/>
    <w:rsid w:val="009B2291"/>
    <w:rsid w:val="009B2660"/>
    <w:rsid w:val="009B5CDC"/>
    <w:rsid w:val="009D46A9"/>
    <w:rsid w:val="009E09E6"/>
    <w:rsid w:val="009E51CB"/>
    <w:rsid w:val="009E6080"/>
    <w:rsid w:val="009E6EF3"/>
    <w:rsid w:val="009E768C"/>
    <w:rsid w:val="009F13FB"/>
    <w:rsid w:val="00A004B3"/>
    <w:rsid w:val="00A0353A"/>
    <w:rsid w:val="00A04FCB"/>
    <w:rsid w:val="00A06938"/>
    <w:rsid w:val="00A12B12"/>
    <w:rsid w:val="00A17D04"/>
    <w:rsid w:val="00A2229D"/>
    <w:rsid w:val="00A445C4"/>
    <w:rsid w:val="00A55904"/>
    <w:rsid w:val="00A577E9"/>
    <w:rsid w:val="00A57A17"/>
    <w:rsid w:val="00A608BF"/>
    <w:rsid w:val="00A61D51"/>
    <w:rsid w:val="00A672F0"/>
    <w:rsid w:val="00A72C81"/>
    <w:rsid w:val="00A74952"/>
    <w:rsid w:val="00A755B8"/>
    <w:rsid w:val="00A755F6"/>
    <w:rsid w:val="00A82339"/>
    <w:rsid w:val="00A856CD"/>
    <w:rsid w:val="00A9065B"/>
    <w:rsid w:val="00A9088C"/>
    <w:rsid w:val="00AA33E8"/>
    <w:rsid w:val="00AA597D"/>
    <w:rsid w:val="00AB28CF"/>
    <w:rsid w:val="00AB28FA"/>
    <w:rsid w:val="00AB3E04"/>
    <w:rsid w:val="00AB41A3"/>
    <w:rsid w:val="00AB64F8"/>
    <w:rsid w:val="00AC0628"/>
    <w:rsid w:val="00AC077A"/>
    <w:rsid w:val="00AC145B"/>
    <w:rsid w:val="00AC26D1"/>
    <w:rsid w:val="00AC37D8"/>
    <w:rsid w:val="00AC5F96"/>
    <w:rsid w:val="00AC7BDD"/>
    <w:rsid w:val="00AC7D73"/>
    <w:rsid w:val="00AD0F7A"/>
    <w:rsid w:val="00AD1825"/>
    <w:rsid w:val="00AD35A1"/>
    <w:rsid w:val="00AE0CE0"/>
    <w:rsid w:val="00AE2A9A"/>
    <w:rsid w:val="00AE3AEF"/>
    <w:rsid w:val="00AE3F34"/>
    <w:rsid w:val="00AE6A88"/>
    <w:rsid w:val="00AF4837"/>
    <w:rsid w:val="00B02A3B"/>
    <w:rsid w:val="00B02CB3"/>
    <w:rsid w:val="00B035B9"/>
    <w:rsid w:val="00B11500"/>
    <w:rsid w:val="00B121BF"/>
    <w:rsid w:val="00B13FA0"/>
    <w:rsid w:val="00B159D3"/>
    <w:rsid w:val="00B229B1"/>
    <w:rsid w:val="00B22F09"/>
    <w:rsid w:val="00B40D2B"/>
    <w:rsid w:val="00B47642"/>
    <w:rsid w:val="00B5152E"/>
    <w:rsid w:val="00B54622"/>
    <w:rsid w:val="00B551BB"/>
    <w:rsid w:val="00B614FF"/>
    <w:rsid w:val="00B6268E"/>
    <w:rsid w:val="00B62A6A"/>
    <w:rsid w:val="00B63171"/>
    <w:rsid w:val="00B65D1D"/>
    <w:rsid w:val="00B661E3"/>
    <w:rsid w:val="00B71A10"/>
    <w:rsid w:val="00B73B77"/>
    <w:rsid w:val="00B74162"/>
    <w:rsid w:val="00B800E3"/>
    <w:rsid w:val="00B80CCE"/>
    <w:rsid w:val="00B83E3D"/>
    <w:rsid w:val="00B85178"/>
    <w:rsid w:val="00B87EDA"/>
    <w:rsid w:val="00BA3171"/>
    <w:rsid w:val="00BA5BB0"/>
    <w:rsid w:val="00BB4034"/>
    <w:rsid w:val="00BB7CEB"/>
    <w:rsid w:val="00BC1E9F"/>
    <w:rsid w:val="00BC20DC"/>
    <w:rsid w:val="00BC4FA3"/>
    <w:rsid w:val="00BC6D77"/>
    <w:rsid w:val="00BD6F0A"/>
    <w:rsid w:val="00BE0B15"/>
    <w:rsid w:val="00BE1908"/>
    <w:rsid w:val="00BF037F"/>
    <w:rsid w:val="00BF0B61"/>
    <w:rsid w:val="00BF1447"/>
    <w:rsid w:val="00BF400D"/>
    <w:rsid w:val="00BF6F4F"/>
    <w:rsid w:val="00C07559"/>
    <w:rsid w:val="00C079B1"/>
    <w:rsid w:val="00C07D76"/>
    <w:rsid w:val="00C10C4D"/>
    <w:rsid w:val="00C1399D"/>
    <w:rsid w:val="00C224FF"/>
    <w:rsid w:val="00C24683"/>
    <w:rsid w:val="00C276B2"/>
    <w:rsid w:val="00C30604"/>
    <w:rsid w:val="00C3094E"/>
    <w:rsid w:val="00C31C9F"/>
    <w:rsid w:val="00C3799A"/>
    <w:rsid w:val="00C505BD"/>
    <w:rsid w:val="00C52383"/>
    <w:rsid w:val="00C52757"/>
    <w:rsid w:val="00C5665B"/>
    <w:rsid w:val="00C56E74"/>
    <w:rsid w:val="00C578D1"/>
    <w:rsid w:val="00C6055B"/>
    <w:rsid w:val="00C617D2"/>
    <w:rsid w:val="00C63E1A"/>
    <w:rsid w:val="00C655A2"/>
    <w:rsid w:val="00C6594E"/>
    <w:rsid w:val="00C8097A"/>
    <w:rsid w:val="00C8426E"/>
    <w:rsid w:val="00C8490B"/>
    <w:rsid w:val="00C92746"/>
    <w:rsid w:val="00C949CE"/>
    <w:rsid w:val="00C950FC"/>
    <w:rsid w:val="00CA3F05"/>
    <w:rsid w:val="00CA45FF"/>
    <w:rsid w:val="00CA4D54"/>
    <w:rsid w:val="00CA563C"/>
    <w:rsid w:val="00CA7A0F"/>
    <w:rsid w:val="00CB24EA"/>
    <w:rsid w:val="00CB3EE6"/>
    <w:rsid w:val="00CC70A5"/>
    <w:rsid w:val="00CD0AEE"/>
    <w:rsid w:val="00CD2390"/>
    <w:rsid w:val="00CD6E94"/>
    <w:rsid w:val="00CE3FE8"/>
    <w:rsid w:val="00CE5C55"/>
    <w:rsid w:val="00CF0F5C"/>
    <w:rsid w:val="00CF35F7"/>
    <w:rsid w:val="00CF3EC4"/>
    <w:rsid w:val="00CF4D1F"/>
    <w:rsid w:val="00D15816"/>
    <w:rsid w:val="00D16C93"/>
    <w:rsid w:val="00D21D0D"/>
    <w:rsid w:val="00D229E0"/>
    <w:rsid w:val="00D23542"/>
    <w:rsid w:val="00D263CC"/>
    <w:rsid w:val="00D33843"/>
    <w:rsid w:val="00D34FC7"/>
    <w:rsid w:val="00D40279"/>
    <w:rsid w:val="00D40474"/>
    <w:rsid w:val="00D407FE"/>
    <w:rsid w:val="00D43B05"/>
    <w:rsid w:val="00D5618C"/>
    <w:rsid w:val="00D60BE0"/>
    <w:rsid w:val="00D60F62"/>
    <w:rsid w:val="00D6324D"/>
    <w:rsid w:val="00D65C56"/>
    <w:rsid w:val="00D662F1"/>
    <w:rsid w:val="00D6755C"/>
    <w:rsid w:val="00D72545"/>
    <w:rsid w:val="00D7363B"/>
    <w:rsid w:val="00D73EBF"/>
    <w:rsid w:val="00D76C1E"/>
    <w:rsid w:val="00D7781C"/>
    <w:rsid w:val="00D77F7C"/>
    <w:rsid w:val="00D81D5C"/>
    <w:rsid w:val="00D82366"/>
    <w:rsid w:val="00D8406A"/>
    <w:rsid w:val="00D87A12"/>
    <w:rsid w:val="00D90138"/>
    <w:rsid w:val="00D90142"/>
    <w:rsid w:val="00D90E0E"/>
    <w:rsid w:val="00D9284A"/>
    <w:rsid w:val="00D92CDE"/>
    <w:rsid w:val="00D95377"/>
    <w:rsid w:val="00DA32EF"/>
    <w:rsid w:val="00DA4336"/>
    <w:rsid w:val="00DA7817"/>
    <w:rsid w:val="00DB183D"/>
    <w:rsid w:val="00DB382F"/>
    <w:rsid w:val="00DB4F3A"/>
    <w:rsid w:val="00DC0E50"/>
    <w:rsid w:val="00DC2B73"/>
    <w:rsid w:val="00DC3533"/>
    <w:rsid w:val="00DC5939"/>
    <w:rsid w:val="00DC608B"/>
    <w:rsid w:val="00DC6DC2"/>
    <w:rsid w:val="00DC7ECE"/>
    <w:rsid w:val="00DD639E"/>
    <w:rsid w:val="00DE05D0"/>
    <w:rsid w:val="00DE2C5F"/>
    <w:rsid w:val="00DE42AA"/>
    <w:rsid w:val="00DE4CBB"/>
    <w:rsid w:val="00DE6959"/>
    <w:rsid w:val="00DE6E96"/>
    <w:rsid w:val="00DE7F31"/>
    <w:rsid w:val="00E07706"/>
    <w:rsid w:val="00E14BC1"/>
    <w:rsid w:val="00E16B87"/>
    <w:rsid w:val="00E26486"/>
    <w:rsid w:val="00E307D6"/>
    <w:rsid w:val="00E31AD1"/>
    <w:rsid w:val="00E339A9"/>
    <w:rsid w:val="00E37FD4"/>
    <w:rsid w:val="00E4204F"/>
    <w:rsid w:val="00E426C7"/>
    <w:rsid w:val="00E479F6"/>
    <w:rsid w:val="00E47F5D"/>
    <w:rsid w:val="00E53B09"/>
    <w:rsid w:val="00E53F39"/>
    <w:rsid w:val="00E577DC"/>
    <w:rsid w:val="00E6086B"/>
    <w:rsid w:val="00E64B8D"/>
    <w:rsid w:val="00E7765D"/>
    <w:rsid w:val="00E8258C"/>
    <w:rsid w:val="00E82F64"/>
    <w:rsid w:val="00E84C45"/>
    <w:rsid w:val="00E85040"/>
    <w:rsid w:val="00E868F7"/>
    <w:rsid w:val="00E9158C"/>
    <w:rsid w:val="00E97FC9"/>
    <w:rsid w:val="00EA0635"/>
    <w:rsid w:val="00EA494C"/>
    <w:rsid w:val="00EC15A9"/>
    <w:rsid w:val="00ED1722"/>
    <w:rsid w:val="00ED6049"/>
    <w:rsid w:val="00EE077F"/>
    <w:rsid w:val="00EF114E"/>
    <w:rsid w:val="00EF7077"/>
    <w:rsid w:val="00F01C1B"/>
    <w:rsid w:val="00F0345E"/>
    <w:rsid w:val="00F05178"/>
    <w:rsid w:val="00F065E8"/>
    <w:rsid w:val="00F10F7E"/>
    <w:rsid w:val="00F110E7"/>
    <w:rsid w:val="00F21F4F"/>
    <w:rsid w:val="00F31471"/>
    <w:rsid w:val="00F43C32"/>
    <w:rsid w:val="00F536CE"/>
    <w:rsid w:val="00F55A9D"/>
    <w:rsid w:val="00F61772"/>
    <w:rsid w:val="00F625DF"/>
    <w:rsid w:val="00F65D84"/>
    <w:rsid w:val="00F70970"/>
    <w:rsid w:val="00F746FC"/>
    <w:rsid w:val="00F77A6A"/>
    <w:rsid w:val="00F8364F"/>
    <w:rsid w:val="00FA1E39"/>
    <w:rsid w:val="00FA2772"/>
    <w:rsid w:val="00FA5DFC"/>
    <w:rsid w:val="00FB6705"/>
    <w:rsid w:val="00FC490B"/>
    <w:rsid w:val="00FC4D7A"/>
    <w:rsid w:val="00FC7D3E"/>
    <w:rsid w:val="00FD603B"/>
    <w:rsid w:val="00FE30D9"/>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题注,Ca"/>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955395">
      <w:bodyDiv w:val="1"/>
      <w:marLeft w:val="0"/>
      <w:marRight w:val="0"/>
      <w:marTop w:val="0"/>
      <w:marBottom w:val="0"/>
      <w:divBdr>
        <w:top w:val="none" w:sz="0" w:space="0" w:color="auto"/>
        <w:left w:val="none" w:sz="0" w:space="0" w:color="auto"/>
        <w:bottom w:val="none" w:sz="0" w:space="0" w:color="auto"/>
        <w:right w:val="none" w:sz="0" w:space="0" w:color="auto"/>
      </w:divBdr>
      <w:divsChild>
        <w:div w:id="2053260748">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 w:id="2121993249">
      <w:bodyDiv w:val="1"/>
      <w:marLeft w:val="0"/>
      <w:marRight w:val="0"/>
      <w:marTop w:val="0"/>
      <w:marBottom w:val="0"/>
      <w:divBdr>
        <w:top w:val="none" w:sz="0" w:space="0" w:color="auto"/>
        <w:left w:val="none" w:sz="0" w:space="0" w:color="auto"/>
        <w:bottom w:val="none" w:sz="0" w:space="0" w:color="auto"/>
        <w:right w:val="none" w:sz="0" w:space="0" w:color="auto"/>
      </w:divBdr>
      <w:divsChild>
        <w:div w:id="316496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8CAB0-F77E-438C-9FA7-14C5FACC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18</TotalTime>
  <Pages>1</Pages>
  <Words>2792</Words>
  <Characters>15918</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7</cp:revision>
  <dcterms:created xsi:type="dcterms:W3CDTF">2019-10-02T12:50:00Z</dcterms:created>
  <dcterms:modified xsi:type="dcterms:W3CDTF">2019-10-02T13:07:00Z</dcterms:modified>
  <cp:category/>
</cp:coreProperties>
</file>